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2063" w:rsidRPr="00293505" w:rsidRDefault="000D2063" w:rsidP="000713B0">
      <w:pPr>
        <w:rPr>
          <w:lang w:val="en-US"/>
        </w:rPr>
        <w:sectPr w:rsidR="000D2063" w:rsidRPr="00293505" w:rsidSect="00E14F9B">
          <w:footerReference w:type="default" r:id="rId8"/>
          <w:pgSz w:w="11906" w:h="16838"/>
          <w:pgMar w:top="851" w:right="991" w:bottom="1701" w:left="1701" w:header="708" w:footer="708" w:gutter="0"/>
          <w:cols w:space="284"/>
          <w:titlePg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4862"/>
        <w:gridCol w:w="4492"/>
      </w:tblGrid>
      <w:tr w:rsidR="00A02C54" w:rsidRPr="000713B0" w:rsidTr="003330D2">
        <w:trPr>
          <w:trHeight w:val="2551"/>
        </w:trPr>
        <w:tc>
          <w:tcPr>
            <w:tcW w:w="5074" w:type="dxa"/>
            <w:vAlign w:val="center"/>
          </w:tcPr>
          <w:p w:rsidR="00A02C54" w:rsidRPr="000713B0" w:rsidRDefault="00A02C54" w:rsidP="00CE74EB">
            <w:pPr>
              <w:pStyle w:val="af9"/>
            </w:pPr>
          </w:p>
        </w:tc>
        <w:tc>
          <w:tcPr>
            <w:tcW w:w="4496" w:type="dxa"/>
            <w:vAlign w:val="center"/>
          </w:tcPr>
          <w:p w:rsidR="00A02C54" w:rsidRPr="000713B0" w:rsidRDefault="00A02C54" w:rsidP="00A02C54">
            <w:pPr>
              <w:pStyle w:val="af9"/>
            </w:pPr>
            <w:r w:rsidRPr="000713B0">
              <w:t>Утвержд</w:t>
            </w:r>
            <w:r>
              <w:t>аю</w:t>
            </w:r>
          </w:p>
          <w:sdt>
            <w:sdtPr>
              <w:alias w:val="Должность утверждающего"/>
              <w:tag w:val="Должность утверждающего"/>
              <w:id w:val="950827951"/>
              <w:placeholder>
                <w:docPart w:val="D8817EE18EDE44648226ADEEEF0CBDEC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A02C54" w:rsidRDefault="00D815E5" w:rsidP="00A02C54">
                <w:pPr>
                  <w:pStyle w:val="af4"/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rFonts w:asciiTheme="minorHAnsi" w:hAnsiTheme="minorHAnsi"/>
                    <w:noProof/>
                    <w:sz w:val="20"/>
                  </w:rPr>
                  <w:instrText xml:space="preserve"> MERGEFIELD "Должность_утверждающего_документацию_о_з" </w:instrText>
                </w:r>
                <w:r>
                  <w:rPr>
                    <w:noProof/>
                  </w:rPr>
                  <w:fldChar w:fldCharType="separate"/>
                </w:r>
                <w:r w:rsidR="00C4288F" w:rsidRPr="007D6C5B">
                  <w:rPr>
                    <w:noProof/>
                  </w:rPr>
                  <w:t>Директор</w:t>
                </w:r>
                <w:r>
                  <w:rPr>
                    <w:noProof/>
                  </w:rPr>
                  <w:fldChar w:fldCharType="end"/>
                </w:r>
                <w:r w:rsidR="005A239A">
                  <w:rPr>
                    <w:noProof/>
                  </w:rPr>
                  <w:t xml:space="preserve"> ООО «ИЦ «Иркутскэнерго»</w:t>
                </w:r>
              </w:p>
            </w:sdtContent>
          </w:sdt>
          <w:sdt>
            <w:sdtPr>
              <w:alias w:val="ФИО утверждающего"/>
              <w:tag w:val="ФИО утверждающего"/>
              <w:id w:val="-2032414239"/>
              <w:placeholder>
                <w:docPart w:val="D8817EE18EDE44648226ADEEEF0CBDEC"/>
              </w:placeholder>
              <w15:color w:val="FFFF00"/>
            </w:sdtPr>
            <w:sdtEndPr/>
            <w:sdtContent>
              <w:p w:rsidR="00A02C54" w:rsidRPr="000713B0" w:rsidRDefault="00D815E5" w:rsidP="00A02C54">
                <w:pPr>
                  <w:pStyle w:val="af4"/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rFonts w:asciiTheme="minorHAnsi" w:hAnsiTheme="minorHAnsi"/>
                    <w:noProof/>
                    <w:sz w:val="20"/>
                  </w:rPr>
                  <w:instrText xml:space="preserve"> MERGEFIELD "Утверждающий_документацию_о_закупке" </w:instrText>
                </w:r>
                <w:r>
                  <w:rPr>
                    <w:noProof/>
                  </w:rPr>
                  <w:fldChar w:fldCharType="separate"/>
                </w:r>
                <w:r w:rsidR="00C4288F" w:rsidRPr="007D6C5B">
                  <w:rPr>
                    <w:noProof/>
                  </w:rPr>
                  <w:t>Моисеев Т.В.</w:t>
                </w:r>
                <w:r>
                  <w:rPr>
                    <w:noProof/>
                  </w:rPr>
                  <w:fldChar w:fldCharType="end"/>
                </w:r>
              </w:p>
            </w:sdtContent>
          </w:sdt>
          <w:sdt>
            <w:sdtPr>
              <w:alias w:val="Подпись и дата утверждения"/>
              <w:tag w:val="Подпись и дата утверждения"/>
              <w:id w:val="-759291159"/>
              <w:placeholder>
                <w:docPart w:val="D8817EE18EDE44648226ADEEEF0CBDEC"/>
              </w:placeholder>
              <w15:color w:val="FFFF00"/>
            </w:sdtPr>
            <w:sdtEndPr/>
            <w:sdtContent>
              <w:p w:rsidR="00A02C54" w:rsidRPr="000713B0" w:rsidRDefault="00A02C54" w:rsidP="00A02C54">
                <w:pPr>
                  <w:pStyle w:val="af4"/>
                </w:pPr>
                <w:r w:rsidRPr="000713B0">
                  <w:t>____________________</w:t>
                </w:r>
                <w:r>
                  <w:t>______________</w:t>
                </w:r>
                <w:r w:rsidRPr="000713B0">
                  <w:t>_</w:t>
                </w:r>
              </w:p>
              <w:p w:rsidR="00A02C54" w:rsidRPr="000713B0" w:rsidRDefault="00A02C54" w:rsidP="003F1C15">
                <w:pPr>
                  <w:pStyle w:val="af4"/>
                </w:pPr>
                <w:r w:rsidRPr="000713B0">
                  <w:t>«_</w:t>
                </w:r>
                <w:r>
                  <w:t>__</w:t>
                </w:r>
                <w:r w:rsidRPr="000713B0">
                  <w:t>__</w:t>
                </w:r>
                <w:r w:rsidR="002B3785">
                  <w:t>__</w:t>
                </w:r>
                <w:r w:rsidRPr="000713B0">
                  <w:t xml:space="preserve">» </w:t>
                </w:r>
                <w:r>
                  <w:t>______</w:t>
                </w:r>
                <w:r w:rsidRPr="000713B0">
                  <w:t>__________</w:t>
                </w:r>
                <w:r>
                  <w:t xml:space="preserve">___ </w:t>
                </w:r>
                <w:r w:rsidR="00ED5090" w:rsidRPr="000713B0">
                  <w:fldChar w:fldCharType="begin"/>
                </w:r>
                <w:r w:rsidR="00ED5090" w:rsidRPr="000713B0">
                  <w:instrText xml:space="preserve"> TIME  \@ "yyyy"  \* MERGEFORMAT </w:instrText>
                </w:r>
                <w:r w:rsidR="00ED5090" w:rsidRPr="000713B0">
                  <w:fldChar w:fldCharType="separate"/>
                </w:r>
                <w:r w:rsidR="005C46CC">
                  <w:rPr>
                    <w:noProof/>
                  </w:rPr>
                  <w:t>2021</w:t>
                </w:r>
                <w:r w:rsidR="00ED5090" w:rsidRPr="000713B0">
                  <w:fldChar w:fldCharType="end"/>
                </w:r>
                <w:r w:rsidR="00ED5090">
                  <w:t xml:space="preserve"> </w:t>
                </w:r>
                <w:r>
                  <w:t>г.</w:t>
                </w:r>
              </w:p>
            </w:sdtContent>
          </w:sdt>
        </w:tc>
      </w:tr>
      <w:tr w:rsidR="000D2063" w:rsidRPr="000713B0" w:rsidTr="00A02C54">
        <w:trPr>
          <w:trHeight w:val="2268"/>
        </w:trPr>
        <w:tc>
          <w:tcPr>
            <w:tcW w:w="9570" w:type="dxa"/>
            <w:gridSpan w:val="2"/>
            <w:vAlign w:val="center"/>
          </w:tcPr>
          <w:p w:rsidR="005F70C1" w:rsidRPr="000713B0" w:rsidRDefault="005F70C1" w:rsidP="00A02C54">
            <w:pPr>
              <w:pStyle w:val="af0"/>
            </w:pPr>
          </w:p>
        </w:tc>
      </w:tr>
      <w:tr w:rsidR="00A02C54" w:rsidRPr="000713B0" w:rsidTr="00A02C54">
        <w:trPr>
          <w:trHeight w:val="5669"/>
        </w:trPr>
        <w:tc>
          <w:tcPr>
            <w:tcW w:w="9570" w:type="dxa"/>
            <w:gridSpan w:val="2"/>
            <w:vAlign w:val="center"/>
          </w:tcPr>
          <w:p w:rsidR="00A02C54" w:rsidRPr="000713B0" w:rsidRDefault="00A02C54" w:rsidP="00A02C54">
            <w:pPr>
              <w:pStyle w:val="af0"/>
            </w:pPr>
            <w:r w:rsidRPr="000713B0">
              <w:t>Документация о закупке</w:t>
            </w:r>
          </w:p>
          <w:p w:rsidR="00A02C54" w:rsidRPr="000713B0" w:rsidRDefault="005C46CC" w:rsidP="00A02C54">
            <w:pPr>
              <w:pStyle w:val="af1"/>
            </w:pPr>
            <w:sdt>
              <w:sdt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B377F47DC15A489D93A898397D446763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EndPr/>
              <w:sdtContent>
                <w:r w:rsidR="0000155E">
                  <w:t>об оказании услуг</w:t>
                </w:r>
              </w:sdtContent>
            </w:sdt>
            <w:r w:rsidR="00A02C54" w:rsidRPr="000713B0">
              <w:t xml:space="preserve"> </w:t>
            </w:r>
          </w:p>
          <w:p w:rsidR="00A02C54" w:rsidRPr="000713B0" w:rsidRDefault="00A02C54" w:rsidP="00A02C54">
            <w:pPr>
              <w:pStyle w:val="af1"/>
            </w:pPr>
            <w:r w:rsidRPr="000713B0">
              <w:t xml:space="preserve">для </w:t>
            </w:r>
            <w:sdt>
              <w:sdtPr>
                <w:alias w:val="Подразделение (филиал) заказчика"/>
                <w:tag w:val="Подразделение (филиал) заказчика"/>
                <w:id w:val="1860077339"/>
                <w:placeholder>
                  <w:docPart w:val="83B559113FEF4F028A0C54EED3DFFE8D"/>
                </w:placeholder>
                <w15:color w:val="FFFF00"/>
              </w:sdtPr>
              <w:sdtEndPr>
                <w:rPr>
                  <w:noProof/>
                </w:rPr>
              </w:sdtEndPr>
              <w:sdtContent>
                <w:r w:rsidR="009D53FB">
                  <w:rPr>
                    <w:noProof/>
                  </w:rPr>
                  <w:fldChar w:fldCharType="begin"/>
                </w:r>
                <w:r w:rsidR="009D53FB">
                  <w:rPr>
                    <w:noProof/>
                  </w:rPr>
                  <w:instrText xml:space="preserve"> MERGEFIELD "Заказчик" </w:instrText>
                </w:r>
                <w:r w:rsidR="009D53FB">
                  <w:rPr>
                    <w:noProof/>
                  </w:rPr>
                  <w:fldChar w:fldCharType="separate"/>
                </w:r>
                <w:r w:rsidR="00C4288F" w:rsidRPr="007D6C5B">
                  <w:rPr>
                    <w:noProof/>
                  </w:rPr>
                  <w:t>ООО «</w:t>
                </w:r>
                <w:r w:rsidR="000F28DB">
                  <w:rPr>
                    <w:noProof/>
                  </w:rPr>
                  <w:t>ИЦ</w:t>
                </w:r>
                <w:r w:rsidR="00C4288F" w:rsidRPr="007D6C5B">
                  <w:rPr>
                    <w:noProof/>
                  </w:rPr>
                  <w:t xml:space="preserve"> «Иркутскэнерго»</w:t>
                </w:r>
                <w:r w:rsidR="009D53FB">
                  <w:rPr>
                    <w:noProof/>
                  </w:rPr>
                  <w:fldChar w:fldCharType="end"/>
                </w:r>
              </w:sdtContent>
            </w:sdt>
          </w:p>
          <w:p w:rsidR="00A02C54" w:rsidRPr="00AE7A17" w:rsidRDefault="00A02C54" w:rsidP="00DD4C64">
            <w:pPr>
              <w:pStyle w:val="afd"/>
              <w:ind w:left="3402" w:right="3402"/>
            </w:pPr>
            <w:r w:rsidRPr="000713B0">
              <w:t>№</w:t>
            </w:r>
            <w:r w:rsidR="00F17814">
              <w:t xml:space="preserve"> </w:t>
            </w:r>
            <w:bookmarkStart w:id="0" w:name="НомерВПланеЗакупки"/>
            <w:sdt>
              <w:sdtPr>
                <w:alias w:val="Номер в плане закупок"/>
                <w:tag w:val="Номер в плане закупок"/>
                <w:id w:val="-1649282154"/>
                <w:placeholder>
                  <w:docPart w:val="2DA99B0F74324EAE90B3000D801B17BB"/>
                </w:placeholder>
                <w15:color w:val="FFFF00"/>
              </w:sdtPr>
              <w:sdtEndPr/>
              <w:sdtContent>
                <w:r w:rsidR="0043322C">
                  <w:rPr>
                    <w:noProof/>
                  </w:rPr>
                  <w:fldChar w:fldCharType="begin"/>
                </w:r>
                <w:r w:rsidR="0043322C">
                  <w:rPr>
                    <w:noProof/>
                  </w:rPr>
                  <w:instrText xml:space="preserve"> MERGEFIELD "Номер_плана_закупки" </w:instrText>
                </w:r>
                <w:r w:rsidR="0043322C">
                  <w:rPr>
                    <w:noProof/>
                  </w:rPr>
                  <w:fldChar w:fldCharType="separate"/>
                </w:r>
                <w:r w:rsidR="00C4288F" w:rsidRPr="007D6C5B">
                  <w:rPr>
                    <w:noProof/>
                  </w:rPr>
                  <w:t>79</w:t>
                </w:r>
                <w:r w:rsidR="0043322C">
                  <w:rPr>
                    <w:noProof/>
                  </w:rPr>
                  <w:fldChar w:fldCharType="end"/>
                </w:r>
                <w:r w:rsidR="000E0F77">
                  <w:rPr>
                    <w:noProof/>
                  </w:rPr>
                  <w:t>,</w:t>
                </w:r>
                <w:r w:rsidR="00356D30">
                  <w:rPr>
                    <w:noProof/>
                  </w:rPr>
                  <w:t xml:space="preserve"> </w:t>
                </w:r>
                <w:r w:rsidR="000E0F77">
                  <w:rPr>
                    <w:noProof/>
                  </w:rPr>
                  <w:t>80</w:t>
                </w:r>
                <w:r w:rsidR="00356D30">
                  <w:rPr>
                    <w:noProof/>
                  </w:rPr>
                  <w:t>, 81</w:t>
                </w:r>
                <w:r w:rsidR="007743A5">
                  <w:rPr>
                    <w:noProof/>
                  </w:rPr>
                  <w:t>, 82, 83</w:t>
                </w:r>
                <w:r w:rsidR="00FB0943">
                  <w:rPr>
                    <w:noProof/>
                  </w:rPr>
                  <w:t>, 84</w:t>
                </w:r>
              </w:sdtContent>
            </w:sdt>
            <w:bookmarkEnd w:id="0"/>
          </w:p>
        </w:tc>
      </w:tr>
      <w:tr w:rsidR="00A02C54" w:rsidRPr="000713B0" w:rsidTr="003330D2">
        <w:trPr>
          <w:trHeight w:val="2268"/>
        </w:trPr>
        <w:tc>
          <w:tcPr>
            <w:tcW w:w="9570" w:type="dxa"/>
            <w:gridSpan w:val="2"/>
          </w:tcPr>
          <w:p w:rsidR="00A02C54" w:rsidRPr="000713B0" w:rsidRDefault="00A02C54" w:rsidP="00CE74EB">
            <w:pPr>
              <w:jc w:val="center"/>
            </w:pPr>
          </w:p>
        </w:tc>
      </w:tr>
      <w:tr w:rsidR="00A02C54" w:rsidRPr="000713B0" w:rsidTr="003330D2">
        <w:trPr>
          <w:trHeight w:val="1134"/>
        </w:trPr>
        <w:tc>
          <w:tcPr>
            <w:tcW w:w="9570" w:type="dxa"/>
            <w:gridSpan w:val="2"/>
            <w:vAlign w:val="bottom"/>
          </w:tcPr>
          <w:p w:rsidR="00A02C54" w:rsidRPr="000713B0" w:rsidRDefault="00A02C54" w:rsidP="00A02C54">
            <w:pPr>
              <w:pStyle w:val="afb"/>
            </w:pPr>
          </w:p>
          <w:p w:rsidR="00A02C54" w:rsidRPr="000713B0" w:rsidRDefault="00A02C54" w:rsidP="00A02C54">
            <w:pPr>
              <w:pStyle w:val="afb"/>
            </w:pPr>
          </w:p>
        </w:tc>
      </w:tr>
    </w:tbl>
    <w:p w:rsidR="005F70C1" w:rsidRPr="000713B0" w:rsidRDefault="005F70C1" w:rsidP="000713B0">
      <w:pPr>
        <w:sectPr w:rsidR="005F70C1" w:rsidRPr="000713B0" w:rsidSect="005F70C1">
          <w:type w:val="continuous"/>
          <w:pgSz w:w="11906" w:h="16838"/>
          <w:pgMar w:top="1134" w:right="851" w:bottom="1701" w:left="1701" w:header="709" w:footer="709" w:gutter="0"/>
          <w:cols w:space="708"/>
          <w:docGrid w:linePitch="360"/>
        </w:sectPr>
      </w:pPr>
    </w:p>
    <w:p w:rsidR="00976DC4" w:rsidRPr="00976DC4" w:rsidRDefault="00976DC4">
      <w:pPr>
        <w:pStyle w:val="15"/>
        <w:tabs>
          <w:tab w:val="right" w:leader="dot" w:pos="9629"/>
        </w:tabs>
        <w:rPr>
          <w:b/>
          <w:bCs/>
          <w:sz w:val="24"/>
          <w:szCs w:val="24"/>
        </w:rPr>
      </w:pPr>
      <w:r w:rsidRPr="00976DC4">
        <w:rPr>
          <w:b/>
          <w:bCs/>
          <w:sz w:val="24"/>
          <w:szCs w:val="24"/>
        </w:rPr>
        <w:lastRenderedPageBreak/>
        <w:t>Оглавление:</w:t>
      </w:r>
    </w:p>
    <w:p w:rsidR="00976DC4" w:rsidRPr="00976DC4" w:rsidRDefault="00976DC4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976DC4">
        <w:rPr>
          <w:sz w:val="24"/>
          <w:szCs w:val="24"/>
          <w:highlight w:val="lightGray"/>
        </w:rPr>
        <w:fldChar w:fldCharType="begin"/>
      </w:r>
      <w:r w:rsidRPr="00976DC4">
        <w:rPr>
          <w:sz w:val="24"/>
          <w:szCs w:val="24"/>
          <w:highlight w:val="lightGray"/>
        </w:rPr>
        <w:instrText xml:space="preserve"> TOC \o "1-1" \h \z \u </w:instrText>
      </w:r>
      <w:r w:rsidRPr="00976DC4">
        <w:rPr>
          <w:sz w:val="24"/>
          <w:szCs w:val="24"/>
          <w:highlight w:val="lightGray"/>
        </w:rPr>
        <w:fldChar w:fldCharType="separate"/>
      </w:r>
      <w:hyperlink w:anchor="_Toc74640257" w:history="1">
        <w:r w:rsidRPr="00976DC4">
          <w:rPr>
            <w:rStyle w:val="ae"/>
            <w:noProof/>
            <w:sz w:val="24"/>
            <w:szCs w:val="24"/>
          </w:rPr>
          <w:t>Основная информация закупки</w:t>
        </w:r>
        <w:r w:rsidRPr="00976DC4">
          <w:rPr>
            <w:noProof/>
            <w:webHidden/>
            <w:sz w:val="24"/>
            <w:szCs w:val="24"/>
          </w:rPr>
          <w:tab/>
        </w:r>
        <w:r w:rsidRPr="00976DC4">
          <w:rPr>
            <w:noProof/>
            <w:webHidden/>
            <w:sz w:val="24"/>
            <w:szCs w:val="24"/>
          </w:rPr>
          <w:fldChar w:fldCharType="begin"/>
        </w:r>
        <w:r w:rsidRPr="00976DC4">
          <w:rPr>
            <w:noProof/>
            <w:webHidden/>
            <w:sz w:val="24"/>
            <w:szCs w:val="24"/>
          </w:rPr>
          <w:instrText xml:space="preserve"> PAGEREF _Toc74640257 \h </w:instrText>
        </w:r>
        <w:r w:rsidRPr="00976DC4">
          <w:rPr>
            <w:noProof/>
            <w:webHidden/>
            <w:sz w:val="24"/>
            <w:szCs w:val="24"/>
          </w:rPr>
        </w:r>
        <w:r w:rsidRPr="00976DC4">
          <w:rPr>
            <w:noProof/>
            <w:webHidden/>
            <w:sz w:val="24"/>
            <w:szCs w:val="24"/>
          </w:rPr>
          <w:fldChar w:fldCharType="separate"/>
        </w:r>
        <w:r w:rsidR="005C46CC">
          <w:rPr>
            <w:noProof/>
            <w:webHidden/>
            <w:sz w:val="24"/>
            <w:szCs w:val="24"/>
          </w:rPr>
          <w:t>3</w:t>
        </w:r>
        <w:r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C46CC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58" w:history="1">
        <w:r w:rsidR="00976DC4" w:rsidRPr="00976DC4">
          <w:rPr>
            <w:rStyle w:val="ae"/>
            <w:noProof/>
            <w:sz w:val="24"/>
            <w:szCs w:val="24"/>
          </w:rPr>
          <w:t>2. Основная информация проведения процедуры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_Toc74640258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5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C46CC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59" w:history="1">
        <w:r w:rsidR="00976DC4" w:rsidRPr="00976DC4">
          <w:rPr>
            <w:rStyle w:val="ae"/>
            <w:noProof/>
            <w:sz w:val="24"/>
            <w:szCs w:val="24"/>
          </w:rPr>
          <w:t>3. Требования к предложению участника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_Toc74640259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6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C46CC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0" w:history="1">
        <w:r w:rsidR="00976DC4" w:rsidRPr="00976DC4">
          <w:rPr>
            <w:rStyle w:val="ae"/>
            <w:noProof/>
            <w:sz w:val="24"/>
            <w:szCs w:val="24"/>
          </w:rPr>
          <w:t>4. Требования к участникам закупки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_Toc74640260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8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C46CC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1" w:history="1">
        <w:r w:rsidR="00976DC4" w:rsidRPr="00976DC4">
          <w:rPr>
            <w:rStyle w:val="ae"/>
            <w:noProof/>
            <w:sz w:val="24"/>
            <w:szCs w:val="24"/>
          </w:rPr>
          <w:t>5. Требования к заявке на участие в закупке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_Toc74640261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13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C46CC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2" w:history="1">
        <w:r w:rsidR="00976DC4" w:rsidRPr="00976DC4">
          <w:rPr>
            <w:rStyle w:val="ae"/>
            <w:noProof/>
            <w:sz w:val="24"/>
            <w:szCs w:val="24"/>
          </w:rPr>
          <w:t>6. Обзор процедуры, участие в закупке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_Toc74640262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15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C46CC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3" w:history="1">
        <w:r w:rsidR="00976DC4" w:rsidRPr="00976DC4">
          <w:rPr>
            <w:rStyle w:val="ae"/>
            <w:noProof/>
            <w:sz w:val="24"/>
            <w:szCs w:val="24"/>
          </w:rPr>
          <w:t>7. Рассмотрение заявок, выбор победителя, заключение договора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_Toc74640263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18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Pr="00976DC4" w:rsidRDefault="005C46CC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40264" w:history="1">
        <w:r w:rsidR="00976DC4" w:rsidRPr="00976DC4">
          <w:rPr>
            <w:rStyle w:val="ae"/>
            <w:noProof/>
            <w:sz w:val="24"/>
            <w:szCs w:val="24"/>
          </w:rPr>
          <w:t>8. Критерии оценки заявок</w:t>
        </w:r>
        <w:r w:rsidR="00976DC4" w:rsidRPr="00976DC4">
          <w:rPr>
            <w:noProof/>
            <w:webHidden/>
            <w:sz w:val="24"/>
            <w:szCs w:val="24"/>
          </w:rPr>
          <w:tab/>
        </w:r>
        <w:r w:rsidR="00976DC4" w:rsidRPr="00976DC4">
          <w:rPr>
            <w:noProof/>
            <w:webHidden/>
            <w:sz w:val="24"/>
            <w:szCs w:val="24"/>
          </w:rPr>
          <w:fldChar w:fldCharType="begin"/>
        </w:r>
        <w:r w:rsidR="00976DC4" w:rsidRPr="00976DC4">
          <w:rPr>
            <w:noProof/>
            <w:webHidden/>
            <w:sz w:val="24"/>
            <w:szCs w:val="24"/>
          </w:rPr>
          <w:instrText xml:space="preserve"> PAGEREF _Toc74640264 \h </w:instrText>
        </w:r>
        <w:r w:rsidR="00976DC4" w:rsidRPr="00976DC4">
          <w:rPr>
            <w:noProof/>
            <w:webHidden/>
            <w:sz w:val="24"/>
            <w:szCs w:val="24"/>
          </w:rPr>
        </w:r>
        <w:r w:rsidR="00976DC4" w:rsidRPr="00976DC4">
          <w:rPr>
            <w:noProof/>
            <w:webHidden/>
            <w:sz w:val="24"/>
            <w:szCs w:val="24"/>
          </w:rPr>
          <w:fldChar w:fldCharType="separate"/>
        </w:r>
        <w:r>
          <w:rPr>
            <w:noProof/>
            <w:webHidden/>
            <w:sz w:val="24"/>
            <w:szCs w:val="24"/>
          </w:rPr>
          <w:t>24</w:t>
        </w:r>
        <w:r w:rsidR="00976DC4" w:rsidRPr="00976DC4">
          <w:rPr>
            <w:noProof/>
            <w:webHidden/>
            <w:sz w:val="24"/>
            <w:szCs w:val="24"/>
          </w:rPr>
          <w:fldChar w:fldCharType="end"/>
        </w:r>
      </w:hyperlink>
    </w:p>
    <w:p w:rsidR="00976DC4" w:rsidRDefault="00976DC4">
      <w:pPr>
        <w:rPr>
          <w:rFonts w:eastAsia="Times New Roman" w:cs="Arial"/>
          <w:b/>
          <w:color w:val="000000" w:themeColor="text1"/>
          <w:sz w:val="24"/>
          <w:highlight w:val="lightGray"/>
          <w:lang w:eastAsia="ru-RU"/>
        </w:rPr>
      </w:pPr>
      <w:r w:rsidRPr="00976DC4">
        <w:rPr>
          <w:sz w:val="24"/>
          <w:szCs w:val="24"/>
          <w:highlight w:val="lightGray"/>
        </w:rPr>
        <w:fldChar w:fldCharType="end"/>
      </w:r>
      <w:r>
        <w:rPr>
          <w:highlight w:val="lightGray"/>
        </w:rPr>
        <w:br w:type="page"/>
      </w:r>
    </w:p>
    <w:p w:rsidR="00CA0E14" w:rsidRDefault="00CA0E14" w:rsidP="00976DC4">
      <w:pPr>
        <w:pStyle w:val="1"/>
        <w:numPr>
          <w:ilvl w:val="0"/>
          <w:numId w:val="0"/>
        </w:numPr>
      </w:pPr>
      <w:bookmarkStart w:id="1" w:name="_Toc74640257"/>
      <w:r>
        <w:lastRenderedPageBreak/>
        <w:t>Основная информация</w:t>
      </w:r>
      <w:r w:rsidR="005005BE">
        <w:t xml:space="preserve"> закупки</w:t>
      </w:r>
      <w:bookmarkEnd w:id="1"/>
    </w:p>
    <w:tbl>
      <w:tblPr>
        <w:tblStyle w:val="aff5"/>
        <w:tblW w:w="9640" w:type="dxa"/>
        <w:tblLook w:val="0660" w:firstRow="1" w:lastRow="1" w:firstColumn="0" w:lastColumn="0" w:noHBand="1" w:noVBand="1"/>
      </w:tblPr>
      <w:tblGrid>
        <w:gridCol w:w="819"/>
        <w:gridCol w:w="3859"/>
        <w:gridCol w:w="4962"/>
      </w:tblGrid>
      <w:tr w:rsidR="00EF1AD5" w:rsidRPr="000713B0" w:rsidTr="00E40B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36"/>
        </w:trPr>
        <w:tc>
          <w:tcPr>
            <w:tcW w:w="819" w:type="dxa"/>
            <w:tcMar>
              <w:top w:w="0" w:type="nil"/>
            </w:tcMar>
          </w:tcPr>
          <w:p w:rsidR="00EF1AD5" w:rsidRPr="000713B0" w:rsidRDefault="00EF1AD5" w:rsidP="00186F7B">
            <w:pPr>
              <w:pStyle w:val="119"/>
            </w:pPr>
          </w:p>
        </w:tc>
        <w:tc>
          <w:tcPr>
            <w:tcW w:w="3859" w:type="dxa"/>
            <w:tcMar>
              <w:top w:w="0" w:type="nil"/>
            </w:tcMar>
          </w:tcPr>
          <w:p w:rsidR="00EF1AD5" w:rsidRPr="00F17814" w:rsidRDefault="00EF1AD5" w:rsidP="002F2A41">
            <w:r w:rsidRPr="000713B0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896D47A6475E4B51B6721D78CE4DC633"/>
            </w:placeholder>
            <w15:color w:val="FFFF00"/>
          </w:sdtPr>
          <w:sdtEndPr/>
          <w:sdtContent>
            <w:tc>
              <w:tcPr>
                <w:tcW w:w="4962" w:type="dxa"/>
                <w:tcMar>
                  <w:top w:w="0" w:type="nil"/>
                </w:tcMar>
              </w:tcPr>
              <w:p w:rsidR="00EF1AD5" w:rsidRPr="000713B0" w:rsidRDefault="009D53FB" w:rsidP="000F28DB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"Заказчик" </w:instrText>
                </w:r>
                <w:r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ООО «</w:t>
                </w:r>
                <w:r w:rsidR="000F28DB">
                  <w:rPr>
                    <w:noProof/>
                  </w:rPr>
                  <w:t xml:space="preserve">ИЦ </w:t>
                </w:r>
                <w:r w:rsidR="00C4288F">
                  <w:rPr>
                    <w:noProof/>
                  </w:rPr>
                  <w:t>«Иркутскэнерго»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6005A" w:rsidRPr="000713B0" w:rsidTr="00E40BD0">
        <w:trPr>
          <w:trHeight w:val="12259"/>
        </w:trPr>
        <w:tc>
          <w:tcPr>
            <w:tcW w:w="819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859" w:type="dxa"/>
            <w:shd w:val="clear" w:color="auto" w:fill="FFFFCD" w:themeFill="background2"/>
          </w:tcPr>
          <w:p w:rsidR="0056005A" w:rsidRPr="00810C39" w:rsidRDefault="0056005A" w:rsidP="00984AB2">
            <w:pPr>
              <w:rPr>
                <w:lang w:val="en-US"/>
              </w:rPr>
            </w:pPr>
            <w:r w:rsidRPr="000713B0">
              <w:t>Предмет договора</w:t>
            </w:r>
          </w:p>
        </w:tc>
        <w:sdt>
          <w:sdtPr>
            <w:alias w:val="Предмет договора"/>
            <w:tag w:val="Предмет договора"/>
            <w:id w:val="82583757"/>
            <w:placeholder>
              <w:docPart w:val="D8817EE18EDE44648226ADEEEF0CBDEC"/>
            </w:placeholder>
            <w15:color w:val="FFFF00"/>
          </w:sdtPr>
          <w:sdtEndPr/>
          <w:sdtContent>
            <w:tc>
              <w:tcPr>
                <w:tcW w:w="4962" w:type="dxa"/>
                <w:shd w:val="clear" w:color="auto" w:fill="FFFFCD" w:themeFill="background2"/>
              </w:tcPr>
              <w:p w:rsidR="000E0F77" w:rsidRDefault="005A239A" w:rsidP="00E828B0">
                <w:pPr>
                  <w:rPr>
                    <w:noProof/>
                  </w:rPr>
                </w:pPr>
                <w:r w:rsidRPr="00FB0943">
                  <w:rPr>
                    <w:b/>
                  </w:rPr>
                  <w:t>ЛОТ №1:</w:t>
                </w:r>
                <w:r>
                  <w:t xml:space="preserve"> </w:t>
                </w:r>
                <w:r w:rsidR="009D53FB">
                  <w:rPr>
                    <w:noProof/>
                  </w:rPr>
                  <w:fldChar w:fldCharType="begin"/>
                </w:r>
                <w:r w:rsidR="009D53FB">
                  <w:rPr>
                    <w:noProof/>
                  </w:rPr>
                  <w:instrText xml:space="preserve"> MERGEFIELD "Предмет_договора" </w:instrText>
                </w:r>
                <w:r w:rsidR="009D53FB"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Оказание транспортных услуг для нужд ГС ООО "ИЦ "Иркутскэнерго" на собственном автомобильном транспорте по перевозке пассажиров и геодезического оборудования  в гг. Шелехове, Ангарске, Иркутске,  Усолье-Сибирском, Черемхово, Саянске, Братске, Усть-Илимске</w:t>
                </w:r>
                <w:r w:rsidR="009D53FB">
                  <w:rPr>
                    <w:noProof/>
                  </w:rPr>
                  <w:fldChar w:fldCharType="end"/>
                </w:r>
              </w:p>
              <w:p w:rsidR="002C4C0D" w:rsidRDefault="002C4C0D" w:rsidP="00E828B0">
                <w:pPr>
                  <w:rPr>
                    <w:noProof/>
                  </w:rPr>
                </w:pPr>
              </w:p>
              <w:p w:rsidR="00356D30" w:rsidRDefault="000E0F77" w:rsidP="00E828B0">
                <w:pPr>
                  <w:rPr>
                    <w:noProof/>
                  </w:rPr>
                </w:pPr>
                <w:r w:rsidRPr="00FB0943">
                  <w:rPr>
                    <w:b/>
                    <w:noProof/>
                  </w:rPr>
                  <w:t>ЛОТ №2:</w:t>
                </w:r>
                <w:r>
                  <w:rPr>
                    <w:noProof/>
                  </w:rPr>
                  <w:t xml:space="preserve"> </w:t>
                </w:r>
                <w:r w:rsidRPr="000E0F77">
                  <w:rPr>
                    <w:noProof/>
                  </w:rPr>
                  <w:t>Оказание транспортных услуг для нужд ИСПЛ ООО "ИЦ "Иркутскэнерго" на собственном автомобильном транспорте по перевозке пассажиров в г. Иркутске и Иркутском районе, в г. Шелехове, Усолье-Сибирском, Ангарске, Слюдянке, Слюдянском районе</w:t>
                </w:r>
              </w:p>
              <w:p w:rsidR="002C4C0D" w:rsidRDefault="002C4C0D" w:rsidP="00E828B0">
                <w:pPr>
                  <w:rPr>
                    <w:noProof/>
                  </w:rPr>
                </w:pPr>
              </w:p>
              <w:p w:rsidR="003F6F79" w:rsidRDefault="00356D30" w:rsidP="00E828B0">
                <w:pPr>
                  <w:rPr>
                    <w:noProof/>
                  </w:rPr>
                </w:pPr>
                <w:r w:rsidRPr="00FB0943">
                  <w:rPr>
                    <w:b/>
                    <w:noProof/>
                  </w:rPr>
                  <w:t>ЛОТ №3:</w:t>
                </w:r>
                <w:r>
                  <w:rPr>
                    <w:noProof/>
                  </w:rPr>
                  <w:t xml:space="preserve"> </w:t>
                </w:r>
                <w:r w:rsidRPr="00356D30">
                  <w:rPr>
                    <w:noProof/>
                  </w:rPr>
                  <w:t>Оказание транспортных услуг для нужд отдела СНИТО ООО "ИЦ "Иркутскэнерго"на собственном автомобильном транспорте по перевозке пассажиров, оборудования и приборов в г. Ангарске и г. Иркутске, г. Черемхово, г. Саянске, г. Усолье-Сибирском, г. Шелехов</w:t>
                </w:r>
              </w:p>
              <w:p w:rsidR="002C4C0D" w:rsidRDefault="002C4C0D" w:rsidP="00E828B0">
                <w:pPr>
                  <w:rPr>
                    <w:noProof/>
                  </w:rPr>
                </w:pPr>
              </w:p>
              <w:p w:rsidR="003F6F79" w:rsidRDefault="003F6F79" w:rsidP="00E828B0">
                <w:pPr>
                  <w:rPr>
                    <w:noProof/>
                  </w:rPr>
                </w:pPr>
                <w:r w:rsidRPr="00FB0943">
                  <w:rPr>
                    <w:b/>
                    <w:noProof/>
                  </w:rPr>
                  <w:t>ЛОТ</w:t>
                </w:r>
                <w:r w:rsidR="00FB0943">
                  <w:rPr>
                    <w:b/>
                    <w:noProof/>
                  </w:rPr>
                  <w:t xml:space="preserve"> </w:t>
                </w:r>
                <w:r w:rsidRPr="00FB0943">
                  <w:rPr>
                    <w:b/>
                    <w:noProof/>
                  </w:rPr>
                  <w:t>№4:</w:t>
                </w:r>
                <w:r>
                  <w:rPr>
                    <w:noProof/>
                  </w:rPr>
                  <w:t xml:space="preserve"> </w:t>
                </w:r>
                <w:r w:rsidRPr="003F6F79">
                  <w:rPr>
                    <w:noProof/>
                  </w:rPr>
                  <w:t>Оказание транспортных услуг для нужд АСПЛ ООО "ИЦ "Иркутскэнерго" на собственном автомобильном транспорте по перевозке пассажиров и оборудования  в г. Ангарске, Иркутске, Свирске, Усолье-Сибирском, Черемхово, Черемховском районе и др.</w:t>
                </w:r>
              </w:p>
              <w:p w:rsidR="002C4C0D" w:rsidRDefault="002C4C0D" w:rsidP="00E828B0">
                <w:pPr>
                  <w:rPr>
                    <w:noProof/>
                  </w:rPr>
                </w:pPr>
              </w:p>
              <w:p w:rsidR="003F6F79" w:rsidRDefault="003F6F79" w:rsidP="003F6F79">
                <w:pPr>
                  <w:rPr>
                    <w:noProof/>
                  </w:rPr>
                </w:pPr>
                <w:r w:rsidRPr="00FB0943">
                  <w:rPr>
                    <w:b/>
                    <w:noProof/>
                  </w:rPr>
                  <w:t>ЛОТ №5:</w:t>
                </w:r>
                <w:r w:rsidR="007743A5">
                  <w:rPr>
                    <w:noProof/>
                  </w:rPr>
                  <w:t xml:space="preserve"> </w:t>
                </w:r>
                <w:r w:rsidR="007743A5" w:rsidRPr="007743A5">
                  <w:rPr>
                    <w:noProof/>
                  </w:rPr>
                  <w:t>Оказание транспортных услуг для нужд отдела АСУ ООО "ИЦ "Иркутскэнерго"  на собственном автомобильном транспорте по перевозке пассажиров в г. Ангарске и г. Иркутске, г. Саянске, г. Усолье-Сибирском, г. Шелехов</w:t>
                </w:r>
              </w:p>
              <w:p w:rsidR="002C4C0D" w:rsidRDefault="002C4C0D" w:rsidP="003F6F79">
                <w:pPr>
                  <w:rPr>
                    <w:noProof/>
                  </w:rPr>
                </w:pPr>
              </w:p>
              <w:p w:rsidR="0056005A" w:rsidRPr="000713B0" w:rsidRDefault="003F6F79" w:rsidP="0000155E">
                <w:pPr>
                  <w:rPr>
                    <w:highlight w:val="yellow"/>
                  </w:rPr>
                </w:pPr>
                <w:r w:rsidRPr="00FB0943">
                  <w:rPr>
                    <w:b/>
                    <w:noProof/>
                  </w:rPr>
                  <w:t>ЛОТ №6:</w:t>
                </w:r>
                <w:r w:rsidR="008167E3">
                  <w:rPr>
                    <w:noProof/>
                  </w:rPr>
                  <w:t xml:space="preserve"> </w:t>
                </w:r>
                <w:r w:rsidR="008167E3" w:rsidRPr="008167E3">
                  <w:rPr>
                    <w:noProof/>
                  </w:rPr>
                  <w:t>Оказание транспортных услуг для нужд БСПЛ ООО "ИЦ "Иркутскэнерго" на собственном автомобильном транспорте по перевозке пассажиров в г. Братске и Братском районе</w:t>
                </w:r>
              </w:p>
            </w:tc>
          </w:sdtContent>
        </w:sdt>
      </w:tr>
      <w:tr w:rsidR="0056005A" w:rsidRPr="000713B0" w:rsidTr="00E40BD0">
        <w:trPr>
          <w:trHeight w:val="20"/>
        </w:trPr>
        <w:tc>
          <w:tcPr>
            <w:tcW w:w="819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859" w:type="dxa"/>
            <w:shd w:val="clear" w:color="auto" w:fill="FFFFCD" w:themeFill="background2"/>
          </w:tcPr>
          <w:p w:rsidR="0056005A" w:rsidRPr="000713B0" w:rsidRDefault="0056005A" w:rsidP="00984AB2">
            <w:r w:rsidRPr="000713B0">
              <w:t>Сведения о начальной (максимальной) цене договора (цена лота)</w:t>
            </w:r>
          </w:p>
        </w:tc>
        <w:bookmarkStart w:id="2" w:name="НМЦД"/>
        <w:tc>
          <w:tcPr>
            <w:tcW w:w="4962" w:type="dxa"/>
            <w:shd w:val="clear" w:color="auto" w:fill="FFFFCD" w:themeFill="background2"/>
          </w:tcPr>
          <w:p w:rsidR="0056005A" w:rsidRDefault="005C46CC" w:rsidP="003E715A">
            <w:sdt>
              <w:sdtPr>
                <w:rPr>
                  <w:noProof/>
                </w:rPr>
                <w:alias w:val="НМЦД"/>
                <w:tag w:val="НМЦД"/>
                <w:id w:val="-1900275233"/>
                <w:placeholder>
                  <w:docPart w:val="09C00CEBEA0142C2B8BE6C3B0A7F4E9E"/>
                </w:placeholder>
                <w15:color w:val="FFFF00"/>
              </w:sdtPr>
              <w:sdtEndPr/>
              <w:sdtContent>
                <w:r w:rsidR="005A239A" w:rsidRPr="00FB0943">
                  <w:rPr>
                    <w:b/>
                    <w:noProof/>
                  </w:rPr>
                  <w:t>ЛОТ №1:</w:t>
                </w:r>
                <w:r w:rsidR="005A239A">
                  <w:rPr>
                    <w:noProof/>
                  </w:rPr>
                  <w:t xml:space="preserve"> </w:t>
                </w:r>
                <w:r w:rsidR="00606AD5">
                  <w:rPr>
                    <w:noProof/>
                  </w:rPr>
                  <w:fldChar w:fldCharType="begin"/>
                </w:r>
                <w:r w:rsidR="00606AD5">
                  <w:rPr>
                    <w:noProof/>
                  </w:rPr>
                  <w:instrText xml:space="preserve"> MERGEFIELD "НМЦД" </w:instrText>
                </w:r>
                <w:r w:rsidR="007700A9">
                  <w:rPr>
                    <w:noProof/>
                  </w:rPr>
                  <w:instrText>\# "</w:instrText>
                </w:r>
                <w:r w:rsidR="00BA5F9E" w:rsidRPr="00BA5F9E">
                  <w:rPr>
                    <w:noProof/>
                  </w:rPr>
                  <w:instrText>0,00"</w:instrText>
                </w:r>
                <w:r w:rsidR="00606AD5"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1</w:t>
                </w:r>
                <w:r w:rsidR="005A239A">
                  <w:rPr>
                    <w:noProof/>
                  </w:rPr>
                  <w:t xml:space="preserve"> </w:t>
                </w:r>
                <w:r w:rsidR="00C4288F">
                  <w:rPr>
                    <w:noProof/>
                  </w:rPr>
                  <w:t>938</w:t>
                </w:r>
                <w:r w:rsidR="005A239A">
                  <w:rPr>
                    <w:noProof/>
                  </w:rPr>
                  <w:t xml:space="preserve"> </w:t>
                </w:r>
                <w:r w:rsidR="00C4288F">
                  <w:rPr>
                    <w:noProof/>
                  </w:rPr>
                  <w:t>808,00</w:t>
                </w:r>
                <w:r w:rsidR="00606AD5">
                  <w:rPr>
                    <w:noProof/>
                  </w:rPr>
                  <w:fldChar w:fldCharType="end"/>
                </w:r>
              </w:sdtContent>
            </w:sdt>
            <w:r w:rsidR="00111DD0">
              <w:rPr>
                <w:noProof/>
              </w:rPr>
              <w:t xml:space="preserve"> </w:t>
            </w:r>
            <w:sdt>
              <w:sdtPr>
                <w:id w:val="310217806"/>
                <w:placeholder>
                  <w:docPart w:val="B4D68ECF4097405E8889B6D4CB503C32"/>
                </w:placeholder>
                <w15:color w:val="FFFF00"/>
                <w:comboBox>
                  <w:listItem w:displayText="рублей" w:value="рублей"/>
                  <w:listItem w:displayText="долларов" w:value="долларов"/>
                  <w:listItem w:displayText="евро" w:value="евро"/>
                </w:comboBox>
              </w:sdtPr>
              <w:sdtEndPr/>
              <w:sdtContent>
                <w:r w:rsidR="0056005A" w:rsidRPr="00212FD0">
                  <w:t>рублей</w:t>
                </w:r>
              </w:sdtContent>
            </w:sdt>
            <w:r w:rsidR="0056005A" w:rsidRPr="00212FD0">
              <w:t xml:space="preserve"> </w:t>
            </w:r>
            <w:sdt>
              <w:sdtPr>
                <w:id w:val="-881862757"/>
                <w:placeholder>
                  <w:docPart w:val="60131E1B3A5B46D38C10DA4E58100EF5"/>
                </w:placeholder>
                <w15:color w:val="FFFF00"/>
                <w:comboBox>
                  <w:listItem w:displayText="без учета НДС" w:value="без учета НДС"/>
                  <w:listItem w:displayText="с учетом НДС" w:value="с учетом НДС"/>
                </w:comboBox>
              </w:sdtPr>
              <w:sdtEndPr/>
              <w:sdtContent>
                <w:r w:rsidR="0056005A" w:rsidRPr="00212FD0">
                  <w:t>без учета НДС</w:t>
                </w:r>
              </w:sdtContent>
            </w:sdt>
            <w:bookmarkEnd w:id="2"/>
          </w:p>
          <w:p w:rsidR="000E0F77" w:rsidRDefault="000E0F77" w:rsidP="003E715A">
            <w:r w:rsidRPr="00FB0943">
              <w:rPr>
                <w:b/>
              </w:rPr>
              <w:t>ЛОТ №2:</w:t>
            </w:r>
            <w:r>
              <w:t xml:space="preserve"> </w:t>
            </w:r>
            <w:r w:rsidRPr="000E0F77">
              <w:t>1</w:t>
            </w:r>
            <w:r>
              <w:t> </w:t>
            </w:r>
            <w:r w:rsidRPr="000E0F77">
              <w:t>726</w:t>
            </w:r>
            <w:r>
              <w:t xml:space="preserve"> </w:t>
            </w:r>
            <w:r w:rsidRPr="000E0F77">
              <w:t>012</w:t>
            </w:r>
            <w:r>
              <w:t>,00 рублей без учета НДС</w:t>
            </w:r>
          </w:p>
          <w:p w:rsidR="00356D30" w:rsidRDefault="00356D30" w:rsidP="003E715A">
            <w:r w:rsidRPr="00FB0943">
              <w:rPr>
                <w:b/>
              </w:rPr>
              <w:t>ЛОТ №3:</w:t>
            </w:r>
            <w:r>
              <w:t xml:space="preserve"> </w:t>
            </w:r>
            <w:r w:rsidRPr="00356D30">
              <w:t>1</w:t>
            </w:r>
            <w:r>
              <w:t> </w:t>
            </w:r>
            <w:r w:rsidRPr="00356D30">
              <w:t>938</w:t>
            </w:r>
            <w:r>
              <w:t xml:space="preserve"> </w:t>
            </w:r>
            <w:r w:rsidRPr="00356D30">
              <w:t>808</w:t>
            </w:r>
            <w:r>
              <w:t>,00 рублей без учета НДС</w:t>
            </w:r>
          </w:p>
          <w:p w:rsidR="003F6F79" w:rsidRDefault="003F6F79" w:rsidP="003E715A">
            <w:r w:rsidRPr="00FB0943">
              <w:rPr>
                <w:b/>
              </w:rPr>
              <w:t>ЛОТ №4:</w:t>
            </w:r>
            <w:r>
              <w:t xml:space="preserve"> </w:t>
            </w:r>
            <w:r w:rsidRPr="003F6F79">
              <w:t>2</w:t>
            </w:r>
            <w:r>
              <w:t xml:space="preserve"> </w:t>
            </w:r>
            <w:r w:rsidRPr="003F6F79">
              <w:t>009</w:t>
            </w:r>
            <w:r>
              <w:t xml:space="preserve"> </w:t>
            </w:r>
            <w:r w:rsidRPr="003F6F79">
              <w:t>740</w:t>
            </w:r>
            <w:r>
              <w:t>,00 рублей без учета НДС</w:t>
            </w:r>
          </w:p>
          <w:p w:rsidR="003F6F79" w:rsidRDefault="003F6F79" w:rsidP="003F6F79">
            <w:pPr>
              <w:rPr>
                <w:noProof/>
              </w:rPr>
            </w:pPr>
            <w:r w:rsidRPr="00FB0943">
              <w:rPr>
                <w:b/>
                <w:noProof/>
              </w:rPr>
              <w:t>ЛОТ №5:</w:t>
            </w:r>
            <w:r w:rsidR="007743A5">
              <w:rPr>
                <w:noProof/>
              </w:rPr>
              <w:t xml:space="preserve"> </w:t>
            </w:r>
            <w:r w:rsidR="007743A5" w:rsidRPr="007743A5">
              <w:rPr>
                <w:noProof/>
              </w:rPr>
              <w:t>1</w:t>
            </w:r>
            <w:r w:rsidR="007743A5">
              <w:rPr>
                <w:noProof/>
              </w:rPr>
              <w:t> </w:t>
            </w:r>
            <w:r w:rsidR="007743A5" w:rsidRPr="007743A5">
              <w:rPr>
                <w:noProof/>
              </w:rPr>
              <w:t>830</w:t>
            </w:r>
            <w:r w:rsidR="007743A5">
              <w:rPr>
                <w:noProof/>
              </w:rPr>
              <w:t> </w:t>
            </w:r>
            <w:r w:rsidR="007743A5" w:rsidRPr="007743A5">
              <w:rPr>
                <w:noProof/>
              </w:rPr>
              <w:t>868</w:t>
            </w:r>
            <w:r w:rsidR="007743A5">
              <w:rPr>
                <w:noProof/>
              </w:rPr>
              <w:t>,00 рублей без учета НДС</w:t>
            </w:r>
          </w:p>
          <w:p w:rsidR="003F6F79" w:rsidRPr="00705864" w:rsidRDefault="003F6F79" w:rsidP="003F6F79">
            <w:r w:rsidRPr="00FB0943">
              <w:rPr>
                <w:b/>
                <w:noProof/>
              </w:rPr>
              <w:t>ЛОТ №6:</w:t>
            </w:r>
            <w:r w:rsidR="008167E3">
              <w:rPr>
                <w:noProof/>
              </w:rPr>
              <w:t xml:space="preserve"> </w:t>
            </w:r>
            <w:r w:rsidR="008167E3" w:rsidRPr="008167E3">
              <w:rPr>
                <w:noProof/>
              </w:rPr>
              <w:t>1</w:t>
            </w:r>
            <w:r w:rsidR="008167E3">
              <w:rPr>
                <w:noProof/>
              </w:rPr>
              <w:t> </w:t>
            </w:r>
            <w:r w:rsidR="008167E3" w:rsidRPr="008167E3">
              <w:rPr>
                <w:noProof/>
              </w:rPr>
              <w:t>536</w:t>
            </w:r>
            <w:r w:rsidR="008167E3">
              <w:rPr>
                <w:noProof/>
              </w:rPr>
              <w:t xml:space="preserve"> </w:t>
            </w:r>
            <w:r w:rsidR="008167E3" w:rsidRPr="008167E3">
              <w:rPr>
                <w:noProof/>
              </w:rPr>
              <w:t>860</w:t>
            </w:r>
            <w:r w:rsidR="008167E3">
              <w:rPr>
                <w:noProof/>
              </w:rPr>
              <w:t>,00 рублей без учета НДС</w:t>
            </w:r>
          </w:p>
        </w:tc>
      </w:tr>
      <w:tr w:rsidR="0056005A" w:rsidRPr="000713B0" w:rsidTr="00E40BD0">
        <w:trPr>
          <w:trHeight w:val="20"/>
        </w:trPr>
        <w:tc>
          <w:tcPr>
            <w:tcW w:w="819" w:type="dxa"/>
            <w:shd w:val="clear" w:color="auto" w:fill="FFFFCD" w:themeFill="background2"/>
          </w:tcPr>
          <w:p w:rsidR="0056005A" w:rsidRPr="000713B0" w:rsidRDefault="0056005A" w:rsidP="00984AB2">
            <w:pPr>
              <w:pStyle w:val="119"/>
            </w:pPr>
          </w:p>
        </w:tc>
        <w:tc>
          <w:tcPr>
            <w:tcW w:w="3859" w:type="dxa"/>
            <w:shd w:val="clear" w:color="auto" w:fill="FFFFCD" w:themeFill="background2"/>
          </w:tcPr>
          <w:p w:rsidR="0056005A" w:rsidRPr="00974B72" w:rsidRDefault="0056005A" w:rsidP="00984AB2">
            <w:pPr>
              <w:rPr>
                <w:lang w:val="en-US"/>
              </w:rPr>
            </w:pPr>
            <w:r w:rsidRPr="000713B0">
              <w:t>НДС, рублей</w:t>
            </w:r>
          </w:p>
        </w:tc>
        <w:tc>
          <w:tcPr>
            <w:tcW w:w="4962" w:type="dxa"/>
            <w:shd w:val="clear" w:color="auto" w:fill="FFFFCD" w:themeFill="background2"/>
          </w:tcPr>
          <w:sdt>
            <w:sdtPr>
              <w:rPr>
                <w:noProof/>
              </w:rPr>
              <w:alias w:val="Сумма НДС"/>
              <w:tag w:val="Сумма НДС"/>
              <w:id w:val="1618712047"/>
              <w:placeholder>
                <w:docPart w:val="680E97CC67A74CA4A0C5AF202969864F"/>
              </w:placeholder>
              <w15:color w:val="FFFF00"/>
            </w:sdtPr>
            <w:sdtEndPr/>
            <w:sdtContent>
              <w:p w:rsidR="000E0F77" w:rsidRPr="00BF7ABD" w:rsidRDefault="005A239A" w:rsidP="00E828B0">
                <w:pPr>
                  <w:rPr>
                    <w:noProof/>
                    <w:lang w:val="en-US"/>
                  </w:rPr>
                </w:pPr>
                <w:r w:rsidRPr="00E40BD0">
                  <w:rPr>
                    <w:b/>
                    <w:noProof/>
                  </w:rPr>
                  <w:t>ЛОТ</w:t>
                </w:r>
                <w:r w:rsidRPr="00BF7ABD">
                  <w:rPr>
                    <w:b/>
                    <w:noProof/>
                    <w:lang w:val="en-US"/>
                  </w:rPr>
                  <w:t xml:space="preserve"> №1:</w:t>
                </w:r>
                <w:r w:rsidRPr="00BF7ABD">
                  <w:rPr>
                    <w:noProof/>
                    <w:lang w:val="en-US"/>
                  </w:rPr>
                  <w:t xml:space="preserve"> </w:t>
                </w:r>
                <w:r w:rsidR="00606AD5">
                  <w:rPr>
                    <w:noProof/>
                  </w:rPr>
                  <w:fldChar w:fldCharType="begin"/>
                </w:r>
                <w:r w:rsidR="00606AD5" w:rsidRPr="00BF7ABD">
                  <w:rPr>
                    <w:noProof/>
                    <w:lang w:val="en-US"/>
                  </w:rPr>
                  <w:instrText xml:space="preserve"> MERGEFIELD "</w:instrText>
                </w:r>
                <w:r w:rsidR="00606AD5">
                  <w:rPr>
                    <w:noProof/>
                  </w:rPr>
                  <w:instrText>НДС</w:instrText>
                </w:r>
                <w:r w:rsidR="00606AD5" w:rsidRPr="00BF7ABD">
                  <w:rPr>
                    <w:noProof/>
                    <w:lang w:val="en-US"/>
                  </w:rPr>
                  <w:instrText xml:space="preserve">" </w:instrText>
                </w:r>
                <w:r w:rsidR="00162AEA">
                  <w:rPr>
                    <w:noProof/>
                    <w:lang w:val="en-US"/>
                  </w:rPr>
                  <w:instrText>\# "0,00"</w:instrText>
                </w:r>
                <w:r w:rsidR="00606AD5"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  <w:lang w:val="en-US"/>
                  </w:rPr>
                  <w:t>387</w:t>
                </w:r>
                <w:r w:rsidRPr="00BF7ABD">
                  <w:rPr>
                    <w:noProof/>
                    <w:lang w:val="en-US"/>
                  </w:rPr>
                  <w:t xml:space="preserve"> </w:t>
                </w:r>
                <w:r w:rsidR="00C4288F">
                  <w:rPr>
                    <w:noProof/>
                    <w:lang w:val="en-US"/>
                  </w:rPr>
                  <w:t>761,60</w:t>
                </w:r>
                <w:r w:rsidR="00606AD5">
                  <w:rPr>
                    <w:noProof/>
                  </w:rPr>
                  <w:fldChar w:fldCharType="end"/>
                </w:r>
              </w:p>
              <w:p w:rsidR="00356D30" w:rsidRPr="00BF7ABD" w:rsidRDefault="000E0F77" w:rsidP="00E828B0">
                <w:pPr>
                  <w:rPr>
                    <w:noProof/>
                    <w:lang w:val="en-US"/>
                  </w:rPr>
                </w:pPr>
                <w:r w:rsidRPr="00E40BD0">
                  <w:rPr>
                    <w:b/>
                    <w:noProof/>
                  </w:rPr>
                  <w:t>ЛОТ</w:t>
                </w:r>
                <w:r w:rsidRPr="00BF7ABD">
                  <w:rPr>
                    <w:b/>
                    <w:noProof/>
                    <w:lang w:val="en-US"/>
                  </w:rPr>
                  <w:t xml:space="preserve"> №2:</w:t>
                </w:r>
                <w:r w:rsidRPr="00BF7ABD">
                  <w:rPr>
                    <w:noProof/>
                    <w:lang w:val="en-US"/>
                  </w:rPr>
                  <w:t xml:space="preserve"> 345 202,40</w:t>
                </w:r>
              </w:p>
              <w:p w:rsidR="003F6F79" w:rsidRPr="00BF7ABD" w:rsidRDefault="00356D30" w:rsidP="00E828B0">
                <w:pPr>
                  <w:rPr>
                    <w:noProof/>
                    <w:lang w:val="en-US"/>
                  </w:rPr>
                </w:pPr>
                <w:r w:rsidRPr="00E40BD0">
                  <w:rPr>
                    <w:b/>
                    <w:noProof/>
                  </w:rPr>
                  <w:t>ЛОТ</w:t>
                </w:r>
                <w:r w:rsidRPr="00BF7ABD">
                  <w:rPr>
                    <w:b/>
                    <w:noProof/>
                    <w:lang w:val="en-US"/>
                  </w:rPr>
                  <w:t xml:space="preserve"> №3:</w:t>
                </w:r>
                <w:r w:rsidRPr="00BF7ABD">
                  <w:rPr>
                    <w:noProof/>
                    <w:lang w:val="en-US"/>
                  </w:rPr>
                  <w:t xml:space="preserve"> 387 761,60</w:t>
                </w:r>
              </w:p>
              <w:p w:rsidR="003F6F79" w:rsidRPr="00BF7ABD" w:rsidRDefault="003F6F79" w:rsidP="00E828B0">
                <w:pPr>
                  <w:rPr>
                    <w:noProof/>
                    <w:lang w:val="en-US"/>
                  </w:rPr>
                </w:pPr>
                <w:r w:rsidRPr="00E40BD0">
                  <w:rPr>
                    <w:b/>
                    <w:noProof/>
                  </w:rPr>
                  <w:t>ЛОТ</w:t>
                </w:r>
                <w:r w:rsidRPr="00BF7ABD">
                  <w:rPr>
                    <w:b/>
                    <w:noProof/>
                    <w:lang w:val="en-US"/>
                  </w:rPr>
                  <w:t xml:space="preserve"> №4:</w:t>
                </w:r>
                <w:r w:rsidR="007743A5" w:rsidRPr="00BF7ABD">
                  <w:rPr>
                    <w:noProof/>
                    <w:lang w:val="en-US"/>
                  </w:rPr>
                  <w:t xml:space="preserve"> 401 948,00</w:t>
                </w:r>
              </w:p>
              <w:p w:rsidR="003F6F79" w:rsidRPr="00BF7ABD" w:rsidRDefault="003F6F79" w:rsidP="00E828B0">
                <w:pPr>
                  <w:rPr>
                    <w:noProof/>
                    <w:lang w:val="en-US"/>
                  </w:rPr>
                </w:pPr>
                <w:r w:rsidRPr="00E40BD0">
                  <w:rPr>
                    <w:b/>
                    <w:noProof/>
                  </w:rPr>
                  <w:t>ЛОТ</w:t>
                </w:r>
                <w:r w:rsidRPr="00BF7ABD">
                  <w:rPr>
                    <w:b/>
                    <w:noProof/>
                    <w:lang w:val="en-US"/>
                  </w:rPr>
                  <w:t xml:space="preserve"> №5:</w:t>
                </w:r>
                <w:r w:rsidR="007743A5" w:rsidRPr="00BF7ABD">
                  <w:rPr>
                    <w:noProof/>
                    <w:lang w:val="en-US"/>
                  </w:rPr>
                  <w:t xml:space="preserve"> 366 173,60</w:t>
                </w:r>
              </w:p>
              <w:p w:rsidR="0056005A" w:rsidRPr="000713B0" w:rsidRDefault="003F6F79" w:rsidP="00E828B0">
                <w:r w:rsidRPr="00E40BD0">
                  <w:rPr>
                    <w:b/>
                    <w:noProof/>
                  </w:rPr>
                  <w:t>ЛОТ №6:</w:t>
                </w:r>
                <w:r w:rsidR="008167E3">
                  <w:rPr>
                    <w:noProof/>
                  </w:rPr>
                  <w:t xml:space="preserve"> 307 372,00</w:t>
                </w:r>
              </w:p>
            </w:sdtContent>
          </w:sdt>
        </w:tc>
      </w:tr>
      <w:tr w:rsidR="005B24B3" w:rsidRPr="000713B0" w:rsidTr="00E40BD0">
        <w:trPr>
          <w:trHeight w:val="20"/>
        </w:trPr>
        <w:tc>
          <w:tcPr>
            <w:tcW w:w="819" w:type="dxa"/>
            <w:shd w:val="clear" w:color="auto" w:fill="FFFFCD" w:themeFill="background2"/>
          </w:tcPr>
          <w:p w:rsidR="005B24B3" w:rsidRPr="000713B0" w:rsidRDefault="005B24B3" w:rsidP="005A383B">
            <w:pPr>
              <w:pStyle w:val="119"/>
            </w:pPr>
          </w:p>
        </w:tc>
        <w:tc>
          <w:tcPr>
            <w:tcW w:w="3859" w:type="dxa"/>
            <w:shd w:val="clear" w:color="auto" w:fill="FFFFCD" w:themeFill="background2"/>
          </w:tcPr>
          <w:p w:rsidR="005B24B3" w:rsidRDefault="005B24B3" w:rsidP="005A383B">
            <w:r>
              <w:t>Максимально допустимый размер аванса</w:t>
            </w:r>
          </w:p>
        </w:tc>
        <w:tc>
          <w:tcPr>
            <w:tcW w:w="4962" w:type="dxa"/>
            <w:shd w:val="clear" w:color="auto" w:fill="FFFFCD" w:themeFill="background2"/>
          </w:tcPr>
          <w:p w:rsidR="005B24B3" w:rsidRDefault="005B24B3" w:rsidP="005A383B">
            <w:pPr>
              <w:rPr>
                <w:noProof/>
              </w:rPr>
            </w:pPr>
            <w:r>
              <w:rPr>
                <w:noProof/>
              </w:rPr>
              <w:fldChar w:fldCharType="begin"/>
            </w:r>
            <w:r>
              <w:rPr>
                <w:noProof/>
              </w:rPr>
              <w:instrText xml:space="preserve"> MERGEFIELD "Аванс" </w:instrText>
            </w:r>
            <w:r>
              <w:rPr>
                <w:noProof/>
              </w:rPr>
              <w:fldChar w:fldCharType="separate"/>
            </w:r>
            <w:r w:rsidR="00C4288F">
              <w:rPr>
                <w:noProof/>
              </w:rPr>
              <w:t>0%</w:t>
            </w:r>
            <w:r>
              <w:rPr>
                <w:noProof/>
              </w:rPr>
              <w:fldChar w:fldCharType="end"/>
            </w:r>
          </w:p>
        </w:tc>
      </w:tr>
      <w:tr w:rsidR="005A383B" w:rsidRPr="000713B0" w:rsidTr="00E40BD0">
        <w:trPr>
          <w:trHeight w:val="567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Default="005A383B" w:rsidP="005A383B">
            <w:r>
              <w:t>Допуск альтернативных предложений</w:t>
            </w:r>
          </w:p>
        </w:tc>
        <w:tc>
          <w:tcPr>
            <w:tcW w:w="4962" w:type="dxa"/>
          </w:tcPr>
          <w:p w:rsidR="005A383B" w:rsidRDefault="005A383B" w:rsidP="005A383B">
            <w:pPr>
              <w:rPr>
                <w:noProof/>
              </w:rPr>
            </w:pPr>
            <w:r>
              <w:fldChar w:fldCharType="begin"/>
            </w:r>
            <w:r>
              <w:instrText xml:space="preserve"> IF </w:instrText>
            </w:r>
            <w:fldSimple w:instr=" MERGEFIELD Рассмотрение_альтернативных_предложений ">
              <w:r w:rsidR="00C4288F">
                <w:rPr>
                  <w:noProof/>
                </w:rPr>
                <w:instrText>Альтернативное предложение не предусмотрено</w:instrText>
              </w:r>
            </w:fldSimple>
            <w:r>
              <w:instrText xml:space="preserve"> = "Да" "Допускается подача а</w:instrText>
            </w:r>
            <w:r w:rsidRPr="00411BE5">
              <w:instrText>льтернативны</w:instrText>
            </w:r>
            <w:r>
              <w:instrText>х</w:instrText>
            </w:r>
            <w:r w:rsidRPr="00411BE5">
              <w:instrText xml:space="preserve"> предложени</w:instrText>
            </w:r>
            <w:r>
              <w:instrText>й</w:instrText>
            </w:r>
            <w:r w:rsidRPr="00411BE5">
              <w:instrText>.</w:instrText>
            </w:r>
            <w:r>
              <w:instrText>" "</w:instrText>
            </w:r>
            <w:r w:rsidRPr="00BC31EE">
              <w:instrText>Альтернативные</w:instrText>
            </w:r>
            <w:r>
              <w:instrText xml:space="preserve"> предложения не рассматриваются." </w:instrText>
            </w:r>
            <w:r>
              <w:fldChar w:fldCharType="separate"/>
            </w:r>
            <w:r w:rsidR="005C46CC" w:rsidRPr="00BC31EE">
              <w:rPr>
                <w:noProof/>
              </w:rPr>
              <w:t>Альтернативные</w:t>
            </w:r>
            <w:r w:rsidR="005C46CC">
              <w:rPr>
                <w:noProof/>
              </w:rPr>
              <w:t xml:space="preserve"> предложения не рассматриваются.</w:t>
            </w:r>
            <w:r>
              <w:fldChar w:fldCharType="end"/>
            </w:r>
          </w:p>
        </w:tc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Pr="00621399" w:rsidRDefault="005A383B" w:rsidP="005A383B">
            <w:pPr>
              <w:rPr>
                <w:lang w:val="en-US"/>
              </w:rPr>
            </w:pPr>
            <w:r w:rsidRPr="000713B0">
              <w:t>Способ закупки</w:t>
            </w:r>
          </w:p>
        </w:tc>
        <w:sdt>
          <w:sdtPr>
            <w:rPr>
              <w:noProof/>
            </w:rPr>
            <w:alias w:val="Способ закупки"/>
            <w:tag w:val="Способ закупки"/>
            <w:id w:val="1744752774"/>
            <w:placeholder>
              <w:docPart w:val="4AA5CC6229394B3C8EF830D92A6F9204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Pr="000713B0" w:rsidRDefault="005A383B" w:rsidP="005A383B">
                <w:pPr>
                  <w:rPr>
                    <w:noProof/>
                  </w:rPr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 Способ_закупки  \* MERGEFORMAT </w:instrText>
                </w:r>
                <w:r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Анализ предложений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Pr="00164235" w:rsidRDefault="005A383B" w:rsidP="005A383B">
            <w:r>
              <w:t xml:space="preserve">Технический специалист (для </w:t>
            </w:r>
            <w:r w:rsidRPr="000713B0">
              <w:t>вопрос</w:t>
            </w:r>
            <w:r>
              <w:t>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30B64666793040EE9E892D6B49889922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Default="005A383B" w:rsidP="005A383B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"Технический_специалист" </w:instrText>
                </w:r>
                <w:r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Типухин Олег Анатольевич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Pr="000713B0" w:rsidRDefault="005A383B" w:rsidP="005A383B">
            <w:r>
              <w:t>Телефон технического специалиста</w:t>
            </w:r>
          </w:p>
        </w:tc>
        <w:sdt>
          <w:sdtPr>
            <w:alias w:val="Телефон тех. специалиста"/>
            <w:tag w:val="Телефон тех. специалиста"/>
            <w:id w:val="105236258"/>
            <w:placeholder>
              <w:docPart w:val="086D4A3898AC49F5A603EFD38ED16D3E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Pr="000713B0" w:rsidRDefault="005A383B" w:rsidP="005A383B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"Телефон_технического_специалиста"</w:instrText>
                </w:r>
                <w:r>
                  <w:rPr>
                    <w:noProof/>
                  </w:rPr>
                  <w:fldChar w:fldCharType="separate"/>
                </w:r>
                <w:r w:rsidR="005A239A">
                  <w:rPr>
                    <w:noProof/>
                  </w:rPr>
                  <w:t>7 (</w:t>
                </w:r>
                <w:r w:rsidR="00C4288F">
                  <w:rPr>
                    <w:noProof/>
                  </w:rPr>
                  <w:t>3952</w:t>
                </w:r>
                <w:r w:rsidR="005A239A">
                  <w:rPr>
                    <w:noProof/>
                  </w:rPr>
                  <w:t xml:space="preserve">) </w:t>
                </w:r>
                <w:r w:rsidR="00C4288F">
                  <w:rPr>
                    <w:noProof/>
                  </w:rPr>
                  <w:t>797</w:t>
                </w:r>
                <w:r w:rsidR="005A239A">
                  <w:rPr>
                    <w:noProof/>
                  </w:rPr>
                  <w:t>-</w:t>
                </w:r>
                <w:r w:rsidR="00C4288F">
                  <w:rPr>
                    <w:noProof/>
                  </w:rPr>
                  <w:t>210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Pr="00621399" w:rsidRDefault="005A383B" w:rsidP="005A383B">
            <w:r>
              <w:t>Электронная почта технического специалиста</w:t>
            </w:r>
          </w:p>
        </w:tc>
        <w:sdt>
          <w:sdtPr>
            <w:alias w:val="Эл. почта тех. специалиста"/>
            <w:tag w:val="Эл. почта тех. специалиста"/>
            <w:id w:val="-696236927"/>
            <w:placeholder>
              <w:docPart w:val="3D8598DE4BB049EE8A25F6D899C07DB0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Default="005A383B" w:rsidP="005A383B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"Электронная_почта_технического_специалис" </w:instrText>
                </w:r>
                <w:r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tipuhin_oa@irkutskenergo.ru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Default="005A383B" w:rsidP="005A383B">
            <w:r>
              <w:t>Куратор закупки (для вопросов о процедуре закупки)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6EB0FF56C0BC4DD6BFE0290B93E2C009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Default="005A239A" w:rsidP="005A239A">
                <w:pPr>
                  <w:rPr>
                    <w:noProof/>
                  </w:rPr>
                </w:pPr>
                <w:r>
                  <w:rPr>
                    <w:noProof/>
                  </w:rPr>
                  <w:t>Лукащук Максим Игоревич</w:t>
                </w:r>
              </w:p>
            </w:tc>
          </w:sdtContent>
        </w:sdt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Pr="000713B0" w:rsidRDefault="005A383B" w:rsidP="005A383B">
            <w:r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FD63EC07A429402CABD6F6396CFA6B81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Pr="000713B0" w:rsidRDefault="005A383B" w:rsidP="005A383B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"Телефон_куратора_закупки" </w:instrText>
                </w:r>
                <w:r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7 (3952) 792-153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Default="005A383B" w:rsidP="005A383B">
            <w:r>
              <w:t>Электронная почта куратора закупки</w:t>
            </w:r>
          </w:p>
        </w:tc>
        <w:sdt>
          <w:sdtPr>
            <w:alias w:val="Эл. почта куратора закупки"/>
            <w:tag w:val="Эл. почта куратора закупки"/>
            <w:id w:val="983200101"/>
            <w:placeholder>
              <w:docPart w:val="9D9E286222D44603A39BE9865D7425B2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Default="00A44AFA" w:rsidP="005A383B">
                <w:r w:rsidRPr="00A44AFA">
                  <w:rPr>
                    <w:noProof/>
                    <w:lang w:val="en-US"/>
                  </w:rPr>
                  <w:t>zakupki@eurosib-td.ru</w:t>
                </w:r>
              </w:p>
            </w:tc>
          </w:sdtContent>
        </w:sdt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Pr="00705864" w:rsidRDefault="005A383B" w:rsidP="005A383B">
            <w:r w:rsidRPr="000713B0">
              <w:t>Местонахождение</w:t>
            </w:r>
            <w:r>
              <w:t xml:space="preserve"> заказчика</w:t>
            </w:r>
          </w:p>
        </w:tc>
        <w:sdt>
          <w:sdtPr>
            <w:alias w:val="Адрес местонахождения (юр. адрес) заказчика"/>
            <w:tag w:val="Адрес местонахождения (юр. адрес) заказчика"/>
            <w:id w:val="-575273154"/>
            <w:placeholder>
              <w:docPart w:val="1CA3A4CCF6A74BBE930A54ADE63477F2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Pr="000713B0" w:rsidRDefault="005A383B" w:rsidP="005A383B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"Местонахождение_заказчика" </w:instrText>
                </w:r>
                <w:r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г. Иркутск бул. Рябикова д.67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Pr="000713B0" w:rsidRDefault="005A383B" w:rsidP="005A383B">
            <w:r>
              <w:t>П</w:t>
            </w:r>
            <w:r w:rsidRPr="000713B0">
              <w:t>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D8C885FC4E3647A69BBF88930B2E046A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Default="005A383B" w:rsidP="005A383B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"Почтовый_адрес_заказчика" </w:instrText>
                </w:r>
                <w:r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664043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E40BD0">
        <w:trPr>
          <w:trHeight w:val="20"/>
        </w:trPr>
        <w:tc>
          <w:tcPr>
            <w:tcW w:w="819" w:type="dxa"/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</w:tcPr>
          <w:p w:rsidR="005A383B" w:rsidRPr="000713B0" w:rsidRDefault="005A383B" w:rsidP="005A383B">
            <w:r w:rsidRPr="000713B0">
              <w:t>Адрес электронной почты заказчика</w:t>
            </w:r>
          </w:p>
        </w:tc>
        <w:sdt>
          <w:sdtPr>
            <w:alias w:val="Адрес эл. почты заказчика"/>
            <w:tag w:val="Адрес эл. почты заказчика"/>
            <w:id w:val="49896358"/>
            <w:placeholder>
              <w:docPart w:val="BF1B5CE78FC44551B35DDFB47176825E"/>
            </w:placeholder>
            <w15:color w:val="FFFF00"/>
          </w:sdtPr>
          <w:sdtEndPr/>
          <w:sdtContent>
            <w:tc>
              <w:tcPr>
                <w:tcW w:w="4962" w:type="dxa"/>
              </w:tcPr>
              <w:p w:rsidR="005A383B" w:rsidRPr="000713B0" w:rsidRDefault="005A383B" w:rsidP="005A383B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"Адрес_электронной_почты_заказчика" </w:instrText>
                </w:r>
                <w:r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tipuhin_oa@irkutskenergo.ru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5A383B" w:rsidRPr="000713B0" w:rsidTr="00E40BD0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19" w:type="dxa"/>
            <w:tcMar>
              <w:bottom w:w="0" w:type="nil"/>
            </w:tcMar>
          </w:tcPr>
          <w:p w:rsidR="005A383B" w:rsidRPr="000713B0" w:rsidRDefault="005A383B" w:rsidP="005A383B">
            <w:pPr>
              <w:pStyle w:val="119"/>
            </w:pPr>
          </w:p>
        </w:tc>
        <w:tc>
          <w:tcPr>
            <w:tcW w:w="3859" w:type="dxa"/>
            <w:tcMar>
              <w:bottom w:w="0" w:type="nil"/>
            </w:tcMar>
          </w:tcPr>
          <w:p w:rsidR="005A383B" w:rsidRPr="000713B0" w:rsidRDefault="005A383B" w:rsidP="005A383B">
            <w:r w:rsidRPr="004D7A4D">
              <w:t>Номер контактного телефона заказчика</w:t>
            </w:r>
          </w:p>
        </w:tc>
        <w:sdt>
          <w:sdtPr>
            <w:alias w:val="Номер телефона заказчика"/>
            <w:tag w:val="Номер телефона заказчика"/>
            <w:id w:val="-1014380945"/>
            <w:placeholder>
              <w:docPart w:val="D6681F2667E94B278E9E06D9D7CEA80F"/>
            </w:placeholder>
            <w15:color w:val="FFFF00"/>
          </w:sdtPr>
          <w:sdtEndPr/>
          <w:sdtContent>
            <w:tc>
              <w:tcPr>
                <w:tcW w:w="4962" w:type="dxa"/>
                <w:tcMar>
                  <w:bottom w:w="0" w:type="nil"/>
                </w:tcMar>
              </w:tcPr>
              <w:p w:rsidR="005A383B" w:rsidRDefault="005A383B" w:rsidP="005A383B"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"Номер_контактного_телефона_заказчика"</w:instrText>
                </w:r>
                <w:r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7</w:t>
                </w:r>
                <w:r w:rsidR="005A239A">
                  <w:rPr>
                    <w:noProof/>
                  </w:rPr>
                  <w:t xml:space="preserve"> (</w:t>
                </w:r>
                <w:r w:rsidR="00C4288F">
                  <w:rPr>
                    <w:noProof/>
                  </w:rPr>
                  <w:t>3952</w:t>
                </w:r>
                <w:r w:rsidR="005A239A">
                  <w:rPr>
                    <w:noProof/>
                  </w:rPr>
                  <w:t xml:space="preserve">) </w:t>
                </w:r>
                <w:r w:rsidR="00C4288F">
                  <w:rPr>
                    <w:noProof/>
                  </w:rPr>
                  <w:t>797</w:t>
                </w:r>
                <w:r w:rsidR="005A239A">
                  <w:rPr>
                    <w:noProof/>
                  </w:rPr>
                  <w:t>-</w:t>
                </w:r>
                <w:r w:rsidR="00C4288F">
                  <w:rPr>
                    <w:noProof/>
                  </w:rPr>
                  <w:t>210</w:t>
                </w:r>
                <w:r>
                  <w:rPr>
                    <w:noProof/>
                  </w:rPr>
                  <w:fldChar w:fldCharType="end"/>
                </w:r>
              </w:p>
            </w:tc>
          </w:sdtContent>
        </w:sdt>
      </w:tr>
    </w:tbl>
    <w:p w:rsidR="004B5D44" w:rsidRPr="0085631A" w:rsidRDefault="004B5D44">
      <w:pPr>
        <w:sectPr w:rsidR="004B5D44" w:rsidRPr="0085631A" w:rsidSect="000604D7">
          <w:footerReference w:type="default" r:id="rId9"/>
          <w:pgSz w:w="11906" w:h="16838"/>
          <w:pgMar w:top="709" w:right="849" w:bottom="1276" w:left="1418" w:header="567" w:footer="567" w:gutter="0"/>
          <w:cols w:space="708"/>
          <w:docGrid w:linePitch="360"/>
        </w:sectPr>
      </w:pPr>
    </w:p>
    <w:p w:rsidR="00CA0E14" w:rsidRDefault="00A0232D" w:rsidP="00CA0E14">
      <w:pPr>
        <w:pStyle w:val="1"/>
      </w:pPr>
      <w:bookmarkStart w:id="3" w:name="_Toc74640258"/>
      <w:r>
        <w:lastRenderedPageBreak/>
        <w:t xml:space="preserve">Основная информация </w:t>
      </w:r>
      <w:r w:rsidR="00CA0E14">
        <w:t>проведения процедуры</w:t>
      </w:r>
      <w:bookmarkEnd w:id="3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9921AB7F6728448D8036503C31A1F4FB"/>
        </w:placeholder>
        <w15:color w:val="FFFF00"/>
        <w:docPartList>
          <w:docPartGallery w:val="Quick Parts"/>
          <w:docPartCategory w:val="Документация о закупке"/>
        </w:docPartList>
      </w:sdtPr>
      <w:sdtEndPr/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3969"/>
            <w:gridCol w:w="4820"/>
          </w:tblGrid>
          <w:tr w:rsidR="007E3ECD" w:rsidRPr="000713B0" w:rsidTr="00E40BD0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3969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BE4542D9D7894BFBA7AD171C23502097"/>
                </w:placeholder>
                <w15:color w:val="FFFF00"/>
              </w:sdtPr>
              <w:sdtEndPr/>
              <w:sdtContent>
                <w:tc>
                  <w:tcPr>
                    <w:tcW w:w="4820" w:type="dxa"/>
                    <w:shd w:val="clear" w:color="auto" w:fill="FFFFCD" w:themeFill="background2"/>
                  </w:tcPr>
                  <w:p w:rsidR="007E3ECD" w:rsidRPr="000713B0" w:rsidRDefault="007E3ECD" w:rsidP="00287C2C">
                    <w:r>
                      <w:t>Дата размещения документации о закупке</w:t>
                    </w:r>
                  </w:p>
                </w:tc>
              </w:sdtContent>
            </w:sdt>
          </w:tr>
          <w:tr w:rsidR="007E3ECD" w:rsidRPr="000713B0" w:rsidTr="00E40BD0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3969" w:type="dxa"/>
                <w:shd w:val="clear" w:color="auto" w:fill="FFFFCD" w:themeFill="background2"/>
              </w:tcPr>
              <w:p w:rsidR="007E3ECD" w:rsidRPr="001655CC" w:rsidRDefault="007E3ECD" w:rsidP="00287C2C">
                <w:pPr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</w:pPr>
                <w:r w:rsidRPr="001655CC">
                  <w:rPr>
                    <w:rFonts w:ascii="PT Serif" w:eastAsia="Times New Roman" w:hAnsi="PT Serif" w:cs="Calibri"/>
                    <w:color w:val="000000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820" w:type="dxa"/>
                <w:shd w:val="clear" w:color="auto" w:fill="FFFFCD" w:themeFill="background2"/>
              </w:tcPr>
              <w:p w:rsidR="007E3ECD" w:rsidRPr="000713B0" w:rsidRDefault="005C46CC" w:rsidP="0000155E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1296446048"/>
                    <w:placeholder>
                      <w:docPart w:val="C36964A9A8734D528A86876F5C3AA23D"/>
                    </w:placeholder>
                    <w15:color w:val="FFFF00"/>
                    <w:date w:fullDate="2021-07-06T16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00155E">
                      <w:t>06.07.2021 16:00</w:t>
                    </w:r>
                  </w:sdtContent>
                </w:sdt>
                <w:r w:rsidR="007E3ECD">
                  <w:t xml:space="preserve"> </w:t>
                </w:r>
                <w:r w:rsidR="007E3ECD" w:rsidRPr="00A3697A">
                  <w:t>по иркутскому времени</w:t>
                </w:r>
              </w:p>
            </w:tc>
          </w:tr>
          <w:tr w:rsidR="007E3ECD" w:rsidRPr="000713B0" w:rsidTr="00E40BD0">
            <w:trPr>
              <w:trHeight w:val="20"/>
            </w:trPr>
            <w:tc>
              <w:tcPr>
                <w:tcW w:w="851" w:type="dxa"/>
              </w:tcPr>
              <w:p w:rsidR="007E3ECD" w:rsidRPr="000713B0" w:rsidRDefault="007E3ECD" w:rsidP="007E3ECD">
                <w:pPr>
                  <w:pStyle w:val="119"/>
                </w:pPr>
              </w:p>
            </w:tc>
            <w:tc>
              <w:tcPr>
                <w:tcW w:w="3969" w:type="dxa"/>
              </w:tcPr>
              <w:p w:rsidR="007E3ECD" w:rsidRPr="00D02B97" w:rsidRDefault="007E3ECD" w:rsidP="005145AC">
                <w:r w:rsidRPr="000713B0">
                  <w:t xml:space="preserve">Место </w:t>
                </w:r>
                <w:r>
                  <w:t>вскрытия заявок участников закупки</w:t>
                </w:r>
              </w:p>
            </w:tc>
            <w:tc>
              <w:tcPr>
                <w:tcW w:w="4820" w:type="dxa"/>
              </w:tcPr>
              <w:sdt>
                <w:sdtPr>
                  <w:alias w:val="Место вскрытия заявок"/>
                  <w:tag w:val="Место вскрытия заявок"/>
                  <w:id w:val="-692764443"/>
                  <w:placeholder>
                    <w:docPart w:val="C57532A7F2204A8899E88A029EB34A55"/>
                  </w:placeholder>
                  <w15:color w:val="FFFF00"/>
                </w:sdtPr>
                <w:sdtEndPr/>
                <w:sdtContent>
                  <w:p w:rsidR="007E3ECD" w:rsidRPr="000713B0" w:rsidRDefault="0080068B" w:rsidP="0080068B">
                    <w:r>
                      <w:rPr>
                        <w:noProof/>
                      </w:rPr>
                      <w:t>г. Иркутск, ул. Рабочая, д. 22, каб. 206</w:t>
                    </w:r>
                  </w:p>
                </w:sdtContent>
              </w:sdt>
            </w:tc>
          </w:tr>
          <w:tr w:rsidR="005145AC" w:rsidRPr="000713B0" w:rsidTr="00E40BD0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3969" w:type="dxa"/>
              </w:tcPr>
              <w:p w:rsidR="005145AC" w:rsidRPr="000713B0" w:rsidRDefault="005145AC" w:rsidP="005145AC">
                <w:r w:rsidRPr="000713B0">
                  <w:t xml:space="preserve">Место </w:t>
                </w:r>
                <w:r>
                  <w:t xml:space="preserve">подачи заявок участников </w:t>
                </w:r>
                <w:bookmarkStart w:id="4" w:name="_GoBack"/>
                <w:bookmarkEnd w:id="4"/>
                <w:r>
                  <w:t>закупки</w:t>
                </w:r>
              </w:p>
            </w:tc>
            <w:tc>
              <w:tcPr>
                <w:tcW w:w="4820" w:type="dxa"/>
              </w:tcPr>
              <w:sdt>
                <w:sdtPr>
                  <w:alias w:val="Место вскрытия заявок"/>
                  <w:tag w:val="Место вскрытия заявок"/>
                  <w:id w:val="420762612"/>
                  <w:placeholder>
                    <w:docPart w:val="040854038A2A41E7BDA0CFA623287A83"/>
                  </w:placeholder>
                  <w15:color w:val="FFFF00"/>
                </w:sdtPr>
                <w:sdtEndPr/>
                <w:sdtContent>
                  <w:p w:rsidR="005145AC" w:rsidRDefault="00BF7ABD" w:rsidP="00BF7ABD">
                    <w:r>
                      <w:rPr>
                        <w:noProof/>
                        <w:lang w:val="en-US"/>
                      </w:rPr>
                      <w:t>zakupki</w:t>
                    </w:r>
                    <w:r w:rsidRPr="0080068B">
                      <w:rPr>
                        <w:noProof/>
                      </w:rPr>
                      <w:t>@</w:t>
                    </w:r>
                    <w:r>
                      <w:rPr>
                        <w:noProof/>
                        <w:lang w:val="en-US"/>
                      </w:rPr>
                      <w:t>eurosib</w:t>
                    </w:r>
                    <w:r w:rsidRPr="0080068B">
                      <w:rPr>
                        <w:noProof/>
                      </w:rPr>
                      <w:t>-</w:t>
                    </w:r>
                    <w:r>
                      <w:rPr>
                        <w:noProof/>
                        <w:lang w:val="en-US"/>
                      </w:rPr>
                      <w:t>td</w:t>
                    </w:r>
                    <w:r w:rsidRPr="0080068B">
                      <w:rPr>
                        <w:noProof/>
                      </w:rPr>
                      <w:t>.</w:t>
                    </w:r>
                    <w:r>
                      <w:rPr>
                        <w:noProof/>
                        <w:lang w:val="en-US"/>
                      </w:rPr>
                      <w:t>ru</w:t>
                    </w:r>
                  </w:p>
                </w:sdtContent>
              </w:sdt>
            </w:tc>
          </w:tr>
          <w:tr w:rsidR="005145AC" w:rsidRPr="000713B0" w:rsidTr="00E40BD0">
            <w:trPr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3969" w:type="dxa"/>
              </w:tcPr>
              <w:p w:rsidR="005145AC" w:rsidRPr="007E3ECD" w:rsidRDefault="005145AC" w:rsidP="005145AC">
                <w:r>
                  <w:t>Место предоставления документации о закупке</w:t>
                </w:r>
              </w:p>
            </w:tc>
            <w:tc>
              <w:tcPr>
                <w:tcW w:w="4820" w:type="dxa"/>
              </w:tcPr>
              <w:sdt>
                <w:sdtPr>
                  <w:alias w:val="Место предоставления документации"/>
                  <w:tag w:val="Место вскрытия заявок"/>
                  <w:id w:val="-1054623008"/>
                  <w:placeholder>
                    <w:docPart w:val="AA91B15EB0AF47C08F9637B42F452D8E"/>
                  </w:placeholder>
                  <w15:color w:val="FFFF00"/>
                </w:sdtPr>
                <w:sdtEndPr/>
                <w:sdtContent>
                  <w:p w:rsidR="00BF7ABD" w:rsidRPr="00B7037C" w:rsidRDefault="00B7037C" w:rsidP="00BF7ABD">
                    <w:r>
                      <w:t>ЕИС (Единая информационная система в сфере закупок)</w:t>
                    </w:r>
                  </w:p>
                  <w:p w:rsidR="005145AC" w:rsidRDefault="00BF7ABD" w:rsidP="00BF7ABD">
                    <w:r>
                      <w:rPr>
                        <w:lang w:val="en-US"/>
                      </w:rPr>
                      <w:t>www</w:t>
                    </w:r>
                    <w:r w:rsidRPr="00BF7ABD">
                      <w:t>.</w:t>
                    </w:r>
                    <w:r>
                      <w:rPr>
                        <w:lang w:val="en-US"/>
                      </w:rPr>
                      <w:t>eurosib</w:t>
                    </w:r>
                    <w:r w:rsidRPr="00BF7ABD">
                      <w:t>-</w:t>
                    </w:r>
                    <w:r>
                      <w:rPr>
                        <w:lang w:val="en-US"/>
                      </w:rPr>
                      <w:t>td</w:t>
                    </w:r>
                    <w:r w:rsidRPr="00BF7ABD">
                      <w:t>.</w:t>
                    </w:r>
                    <w:r>
                      <w:rPr>
                        <w:lang w:val="en-US"/>
                      </w:rPr>
                      <w:t>ru</w:t>
                    </w:r>
                  </w:p>
                </w:sdtContent>
              </w:sdt>
            </w:tc>
          </w:tr>
          <w:tr w:rsidR="005145AC" w:rsidRPr="000713B0" w:rsidTr="00E40BD0">
            <w:trPr>
              <w:trHeight w:val="567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3969" w:type="dxa"/>
              </w:tcPr>
              <w:p w:rsidR="005145AC" w:rsidRDefault="00E27D65" w:rsidP="00E27D65">
                <w:r>
                  <w:t>Запланированная д</w:t>
                </w:r>
                <w:r w:rsidR="005145AC">
                  <w:t xml:space="preserve">ата и время рассмотрения заявок и </w:t>
                </w:r>
                <w:r w:rsidR="005145AC" w:rsidRPr="00CC4AEE">
                  <w:t>подведения итогов</w:t>
                </w:r>
                <w:r>
                  <w:t xml:space="preserve"> не ранее</w:t>
                </w:r>
              </w:p>
            </w:tc>
            <w:tc>
              <w:tcPr>
                <w:tcW w:w="4820" w:type="dxa"/>
              </w:tcPr>
              <w:p w:rsidR="005145AC" w:rsidRDefault="005C46CC" w:rsidP="0000155E">
                <w:sdt>
                  <w:sdtPr>
                    <w:alias w:val="Дата и время подведения итогов"/>
                    <w:tag w:val="Дата и время подведения итогов"/>
                    <w:id w:val="-349174465"/>
                    <w:placeholder>
                      <w:docPart w:val="A0F793BB16D7491A917E98B22EF9E03F"/>
                    </w:placeholder>
                    <w15:color w:val="FFFF00"/>
                    <w:date w:fullDate="2021-07-13T16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00155E">
                      <w:t>13.07.2021 16:00</w:t>
                    </w:r>
                  </w:sdtContent>
                </w:sdt>
                <w:r w:rsidR="005145AC">
                  <w:t xml:space="preserve"> по иркутскому времени</w:t>
                </w:r>
              </w:p>
            </w:tc>
          </w:tr>
          <w:tr w:rsidR="005145AC" w:rsidRPr="000713B0" w:rsidTr="00E40BD0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:rsidR="005145AC" w:rsidRPr="000713B0" w:rsidRDefault="005145AC" w:rsidP="005145AC">
                <w:pPr>
                  <w:pStyle w:val="119"/>
                </w:pPr>
              </w:p>
            </w:tc>
            <w:tc>
              <w:tcPr>
                <w:tcW w:w="3969" w:type="dxa"/>
              </w:tcPr>
              <w:p w:rsidR="005145AC" w:rsidRPr="00914295" w:rsidRDefault="005145AC" w:rsidP="005145AC">
                <w:r w:rsidRPr="000713B0">
                  <w:t>Место рассмотрения заявок участников закупки и подведения итогов закупки</w:t>
                </w:r>
              </w:p>
            </w:tc>
            <w:tc>
              <w:tcPr>
                <w:tcW w:w="4820" w:type="dxa"/>
              </w:tcPr>
              <w:sdt>
                <w:sdtPr>
                  <w:alias w:val="Место рассмотрения"/>
                  <w:tag w:val="Место рассмотрения"/>
                  <w:id w:val="-2131618878"/>
                  <w:placeholder>
                    <w:docPart w:val="8A73CA595CFD455EA522C423963563D2"/>
                  </w:placeholder>
                  <w15:color w:val="FFFF00"/>
                </w:sdtPr>
                <w:sdtEndPr/>
                <w:sdtContent>
                  <w:p w:rsidR="005145AC" w:rsidRPr="000713B0" w:rsidRDefault="005145AC" w:rsidP="005145AC">
                    <w:pPr>
                      <w:rPr>
                        <w:noProof/>
                      </w:rPr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"Место_рассмотрения_и_подведения_итогов" </w:instrText>
                    </w:r>
                    <w:r>
                      <w:rPr>
                        <w:noProof/>
                      </w:rPr>
                      <w:fldChar w:fldCharType="separate"/>
                    </w:r>
                    <w:r w:rsidR="00C4288F">
                      <w:rPr>
                        <w:noProof/>
                      </w:rPr>
                      <w:t>г. Иркутск, ул. Рабочая, д. 22, каб. 206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sdtContent>
              </w:sdt>
            </w:tc>
          </w:tr>
        </w:tbl>
        <w:p w:rsidR="002440E7" w:rsidRDefault="005C46CC" w:rsidP="005A7114"/>
      </w:sdtContent>
    </w:sdt>
    <w:p w:rsidR="00204828" w:rsidRPr="002E30A6" w:rsidRDefault="00204828" w:rsidP="00204828">
      <w:pPr>
        <w:pStyle w:val="affff3"/>
        <w:rPr>
          <w:color w:val="auto"/>
        </w:rPr>
      </w:pPr>
      <w:r w:rsidRPr="002E30A6">
        <w:rPr>
          <w:color w:val="auto"/>
        </w:rPr>
        <w:t>Подавая заявку на участие в закупке, вы соглашаетесь со всеми положениями документации о закупке.</w:t>
      </w:r>
    </w:p>
    <w:p w:rsidR="006641A8" w:rsidRPr="00845677" w:rsidRDefault="006641A8" w:rsidP="00845677">
      <w:pPr>
        <w:pStyle w:val="af4"/>
      </w:pPr>
    </w:p>
    <w:p w:rsidR="00204828" w:rsidRPr="002E30A6" w:rsidRDefault="00204828" w:rsidP="00204828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:rsidR="00204828" w:rsidRPr="002E30A6" w:rsidRDefault="00204828" w:rsidP="00204828">
      <w:pPr>
        <w:pStyle w:val="affff3"/>
        <w:rPr>
          <w:color w:val="auto"/>
        </w:rPr>
        <w:sectPr w:rsidR="00204828" w:rsidRPr="002E30A6" w:rsidSect="00AE11A2">
          <w:footerReference w:type="default" r:id="rId10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8 (800) 250-10-58; электронная почта: </w:t>
      </w:r>
      <w:r w:rsidRPr="002E30A6">
        <w:rPr>
          <w:color w:val="auto"/>
          <w:lang w:val="en-US"/>
        </w:rPr>
        <w:t>doverie</w:t>
      </w:r>
      <w:r w:rsidRPr="002E30A6">
        <w:rPr>
          <w:color w:val="auto"/>
        </w:rPr>
        <w:t>@</w:t>
      </w:r>
      <w:r w:rsidRPr="002E30A6">
        <w:rPr>
          <w:color w:val="auto"/>
          <w:lang w:val="en-US"/>
        </w:rPr>
        <w:t>enplus</w:t>
      </w:r>
      <w:r w:rsidRPr="002E30A6">
        <w:rPr>
          <w:color w:val="auto"/>
        </w:rPr>
        <w:t>.</w:t>
      </w:r>
      <w:r w:rsidRPr="002E30A6">
        <w:rPr>
          <w:color w:val="auto"/>
          <w:lang w:val="en-US"/>
        </w:rPr>
        <w:t>ru</w:t>
      </w:r>
      <w:r w:rsidRPr="002E30A6">
        <w:rPr>
          <w:color w:val="auto"/>
        </w:rPr>
        <w:t>.</w:t>
      </w:r>
    </w:p>
    <w:p w:rsidR="00BC611E" w:rsidRDefault="00BC611E" w:rsidP="00BC611E">
      <w:pPr>
        <w:pStyle w:val="1"/>
      </w:pPr>
      <w:bookmarkStart w:id="5" w:name="_Toc74640259"/>
      <w:r w:rsidRPr="00536BD9">
        <w:lastRenderedPageBreak/>
        <w:t xml:space="preserve">Требования к </w:t>
      </w:r>
      <w:r>
        <w:t>предложению участника</w:t>
      </w:r>
      <w:bookmarkEnd w:id="5"/>
    </w:p>
    <w:p w:rsidR="00BC611E" w:rsidRDefault="00BC611E" w:rsidP="00BC611E">
      <w:pPr>
        <w:pStyle w:val="113"/>
      </w:pPr>
      <w:r>
        <w:t>Требования к коммерческому предложению участника</w:t>
      </w:r>
    </w:p>
    <w:sdt>
      <w:sdtPr>
        <w:rPr>
          <w:rFonts w:asciiTheme="minorHAnsi" w:hAnsiTheme="minorHAnsi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D8817EE18EDE44648226ADEEEF0CBDEC"/>
        </w:placeholder>
        <w15:color w:val="FFFF00"/>
      </w:sdtPr>
      <w:sdtEndPr/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  <w:lang w:val="en-US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Предмет договора</w:t>
                </w:r>
              </w:p>
            </w:tc>
            <w:sdt>
              <w:sdtPr>
                <w:rPr>
                  <w:rFonts w:eastAsia="Times New Roman" w:cs="Arial"/>
                  <w:color w:val="000000" w:themeColor="text1"/>
                  <w:lang w:eastAsia="ru-RU"/>
                </w:rPr>
                <w:id w:val="1996138216"/>
                <w:placeholder>
                  <w:docPart w:val="378E06D9B27640B5AE72767463AEEB09"/>
                </w:placeholder>
                <w15:color w:val="FFFF00"/>
              </w:sdtPr>
              <w:sdtEndPr>
                <w:rPr>
                  <w:sz w:val="20"/>
                </w:rPr>
              </w:sdtEndPr>
              <w:sdtContent>
                <w:sdt>
                  <w:sdtPr>
                    <w:rPr>
                      <w:rFonts w:eastAsia="Times New Roman" w:cs="Arial"/>
                      <w:color w:val="000000" w:themeColor="text1"/>
                      <w:lang w:eastAsia="ru-RU"/>
                    </w:rPr>
                    <w:alias w:val="Предмет договора"/>
                    <w:tag w:val="Предмет договора"/>
                    <w:id w:val="194284110"/>
                    <w:placeholder>
                      <w:docPart w:val="82447D485B65440385C7D030D4E593BD"/>
                    </w:placeholder>
                    <w15:color w:val="FFFF00"/>
                  </w:sdtPr>
                  <w:sdtEndPr>
                    <w:rPr>
                      <w:sz w:val="20"/>
                    </w:rPr>
                  </w:sdtEndPr>
                  <w:sdtContent>
                    <w:tc>
                      <w:tcPr>
                        <w:tcW w:w="4636" w:type="dxa"/>
                        <w:tcBorders>
                          <w:top w:val="single" w:sz="4" w:space="0" w:color="8A8A8A"/>
                          <w:left w:val="single" w:sz="4" w:space="0" w:color="8A8A8A"/>
                          <w:bottom w:val="single" w:sz="4" w:space="0" w:color="8A8A8A"/>
                          <w:right w:val="single" w:sz="4" w:space="0" w:color="8A8A8A"/>
                        </w:tcBorders>
                        <w:tcMar>
                          <w:left w:w="85" w:type="dxa"/>
                        </w:tcMar>
                        <w:vAlign w:val="center"/>
                      </w:tcPr>
                      <w:p w:rsidR="00E72366" w:rsidRPr="00E72366" w:rsidRDefault="00E72366" w:rsidP="00E72366">
                        <w:pPr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</w:pPr>
                        <w:r w:rsidRPr="00A54CAD">
                          <w:rPr>
                            <w:rFonts w:eastAsia="Times New Roman" w:cs="Arial"/>
                            <w:b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>ЛОТ №1:</w:t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 xml:space="preserve"> </w:t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lang w:eastAsia="ru-RU"/>
                          </w:rPr>
                          <w:fldChar w:fldCharType="begin"/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instrText xml:space="preserve"> MERGEFIELD "Предмет_договора" </w:instrText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lang w:eastAsia="ru-RU"/>
                          </w:rPr>
                          <w:fldChar w:fldCharType="separate"/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>Оказание транспортных услуг для нужд ГС ООО "ИЦ "Иркутскэнерго" на собственном автомобильном транспорте по перевозке пассажиров и геодезического оборудования  в гг. Шелехове, Ангарске, Иркутске,  Усолье-Сибирском, Черемхово, Саянске, Братске, Усть-Илимске</w:t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lang w:eastAsia="ru-RU"/>
                          </w:rPr>
                          <w:fldChar w:fldCharType="end"/>
                        </w:r>
                      </w:p>
                      <w:p w:rsidR="00E72366" w:rsidRDefault="00E72366" w:rsidP="00E72366">
                        <w:pPr>
                          <w:rPr>
                            <w:noProof/>
                          </w:rPr>
                        </w:pPr>
                      </w:p>
                      <w:p w:rsidR="00E72366" w:rsidRPr="00E72366" w:rsidRDefault="00E72366" w:rsidP="00E72366">
                        <w:pPr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</w:pPr>
                        <w:r w:rsidRPr="00A54CAD">
                          <w:rPr>
                            <w:rFonts w:eastAsia="Times New Roman" w:cs="Arial"/>
                            <w:b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>ЛОТ №2:</w:t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 xml:space="preserve"> Оказание транспортных услуг для нужд ИСПЛ ООО "ИЦ "Иркутскэнерго" на собственном автомобильном транспорте по перевозке пассажиров в г. Иркутске и Иркутском районе, в г. Шелехове, Усолье-Сибирском, Ангарске, Слюдянке, Слюдянском районе</w:t>
                        </w:r>
                      </w:p>
                      <w:p w:rsidR="00E72366" w:rsidRPr="00E72366" w:rsidRDefault="00E72366" w:rsidP="00E72366">
                        <w:pPr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</w:pPr>
                      </w:p>
                      <w:p w:rsidR="00E72366" w:rsidRPr="00E72366" w:rsidRDefault="00E72366" w:rsidP="00E72366">
                        <w:pPr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</w:pPr>
                        <w:r w:rsidRPr="00A54CAD">
                          <w:rPr>
                            <w:rFonts w:eastAsia="Times New Roman" w:cs="Arial"/>
                            <w:b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>ЛОТ №3:</w:t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 xml:space="preserve"> Оказание транспортных услуг для нужд отдела СНИТО ООО "ИЦ "Иркутскэнерго"на собственном автомобильном транспорте по перевозке пассажиров, оборудования и приборов в г. Ангарске и г. Иркутске, г. Черемхово, г. Саянске, г. Усолье-Сибирском, г. Шелехов</w:t>
                        </w:r>
                      </w:p>
                      <w:p w:rsidR="00E72366" w:rsidRPr="00E72366" w:rsidRDefault="00E72366" w:rsidP="00E72366">
                        <w:pPr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</w:pPr>
                      </w:p>
                      <w:p w:rsidR="00E72366" w:rsidRPr="00E72366" w:rsidRDefault="00E72366" w:rsidP="00E72366">
                        <w:pPr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</w:pPr>
                        <w:r w:rsidRPr="00A54CAD">
                          <w:rPr>
                            <w:rFonts w:eastAsia="Times New Roman" w:cs="Arial"/>
                            <w:b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>ЛОТ №4:</w:t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 xml:space="preserve"> Оказание транспортных услуг для нужд АСПЛ ООО "ИЦ "Иркутскэнерго" на собственном автомобильном транспорте по перевозке пассажиров и оборудования  в г. Ангарске, Иркутске, Свирске, Усолье-Сибирском, Черемхово, Черемховском районе и др.</w:t>
                        </w:r>
                      </w:p>
                      <w:p w:rsidR="00E72366" w:rsidRPr="00E72366" w:rsidRDefault="00E72366" w:rsidP="00E72366">
                        <w:pPr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</w:pPr>
                      </w:p>
                      <w:p w:rsidR="00E72366" w:rsidRPr="00E72366" w:rsidRDefault="00E72366" w:rsidP="00E72366">
                        <w:pPr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</w:pPr>
                        <w:r w:rsidRPr="00A54CAD">
                          <w:rPr>
                            <w:rFonts w:eastAsia="Times New Roman" w:cs="Arial"/>
                            <w:b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>ЛОТ №5:</w:t>
                        </w:r>
                        <w:r w:rsidRPr="00E72366">
                          <w:rPr>
                            <w:rFonts w:eastAsia="Times New Roman" w:cs="Arial"/>
                            <w:noProof/>
                            <w:color w:val="000000" w:themeColor="text1"/>
                            <w:sz w:val="20"/>
                            <w:lang w:eastAsia="ru-RU"/>
                          </w:rPr>
                          <w:t xml:space="preserve"> Оказание транспортных услуг для нужд отдела АСУ ООО "ИЦ "Иркутскэнерго"  на собственном автомобильном транспорте по перевозке пассажиров в г. Ангарске и г. Иркутске, г. Саянске, г. Усолье-Сибирском, г. Шелехов.</w:t>
                        </w:r>
                      </w:p>
                      <w:p w:rsidR="00E72366" w:rsidRDefault="00E72366" w:rsidP="00E72366">
                        <w:pPr>
                          <w:rPr>
                            <w:noProof/>
                          </w:rPr>
                        </w:pPr>
                      </w:p>
                      <w:p w:rsidR="00BC611E" w:rsidRPr="004A11C7" w:rsidRDefault="00E72366" w:rsidP="00E72366">
                        <w:pPr>
                          <w:pStyle w:val="111"/>
                          <w:numPr>
                            <w:ilvl w:val="0"/>
                            <w:numId w:val="0"/>
                          </w:numPr>
                          <w:spacing w:after="0" w:line="240" w:lineRule="auto"/>
                          <w:jc w:val="left"/>
                          <w:rPr>
                            <w:rFonts w:asciiTheme="minorHAnsi" w:hAnsiTheme="minorHAnsi"/>
                          </w:rPr>
                        </w:pPr>
                        <w:r w:rsidRPr="00FB0943">
                          <w:rPr>
                            <w:b/>
                            <w:noProof/>
                          </w:rPr>
                          <w:t>ЛОТ №6:</w:t>
                        </w:r>
                        <w:r>
                          <w:rPr>
                            <w:noProof/>
                          </w:rPr>
                          <w:t xml:space="preserve"> </w:t>
                        </w:r>
                        <w:r w:rsidRPr="008167E3">
                          <w:rPr>
                            <w:noProof/>
                          </w:rPr>
                          <w:t>Оказание транспортных услуг для нужд БСПЛ ООО "ИЦ "Иркутскэнерго" на собственном автомобильном транспорте по перевозке пассажиров в г. Братске и Братском районе.</w:t>
                        </w:r>
                      </w:p>
                    </w:tc>
                  </w:sdtContent>
                </w:sdt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4A11C7" w:rsidRDefault="005C46CC" w:rsidP="00A54CAD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sdt>
                  <w:sdtPr>
                    <w:id w:val="746076858"/>
                    <w:placeholder>
                      <w:docPart w:val="1BE578C6D0F14F98A652685F239A55EC"/>
                    </w:placeholder>
                    <w15:color w:val="FFFF00"/>
                  </w:sdtPr>
                  <w:sdtEndPr/>
                  <w:sdtContent>
                    <w:r w:rsidR="00BC611E" w:rsidRPr="004A11C7">
                      <w:rPr>
                        <w:noProof/>
                      </w:rPr>
                      <w:fldChar w:fldCharType="begin"/>
                    </w:r>
                    <w:r w:rsidR="00BC611E" w:rsidRPr="004A11C7">
                      <w:rPr>
                        <w:rFonts w:asciiTheme="minorHAnsi" w:hAnsiTheme="minorHAnsi"/>
                        <w:noProof/>
                      </w:rPr>
                      <w:instrText xml:space="preserve"> MERGEFIELD "Количество_продукции" </w:instrText>
                    </w:r>
                    <w:r w:rsidR="00BC611E" w:rsidRPr="004A11C7">
                      <w:rPr>
                        <w:noProof/>
                      </w:rPr>
                      <w:fldChar w:fldCharType="separate"/>
                    </w:r>
                    <w:r w:rsidR="00A54CAD">
                      <w:rPr>
                        <w:noProof/>
                      </w:rPr>
                      <w:t>6</w:t>
                    </w:r>
                    <w:r w:rsidR="00C4288F" w:rsidRPr="007D6C5B">
                      <w:rPr>
                        <w:noProof/>
                      </w:rPr>
                      <w:t xml:space="preserve"> усл</w:t>
                    </w:r>
                    <w:r w:rsidR="00A54CAD">
                      <w:rPr>
                        <w:noProof/>
                      </w:rPr>
                      <w:t>.</w:t>
                    </w:r>
                    <w:r w:rsidR="00C4288F" w:rsidRPr="007D6C5B">
                      <w:rPr>
                        <w:noProof/>
                      </w:rPr>
                      <w:t xml:space="preserve"> ед</w:t>
                    </w:r>
                    <w:r w:rsidR="00BC611E" w:rsidRPr="004A11C7">
                      <w:rPr>
                        <w:noProof/>
                      </w:rPr>
                      <w:fldChar w:fldCharType="end"/>
                    </w:r>
                    <w:r w:rsidR="00A54CAD">
                      <w:rPr>
                        <w:noProof/>
                      </w:rPr>
                      <w:t>.</w:t>
                    </w:r>
                  </w:sdtContent>
                </w:sdt>
              </w:p>
            </w:tc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id w:val="776832097"/>
                <w:placeholder>
                  <w:docPart w:val="A35AE6978BD0486EB3232470BB40C83C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CD5F53" w:rsidP="00CD5F53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t>В соответствии с техническим заданием</w:t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Условия и сроки (периоды) поставки продукции</w:t>
                </w:r>
              </w:p>
            </w:tc>
            <w:sdt>
              <w:sdtPr>
                <w:id w:val="-428969006"/>
                <w:placeholder>
                  <w:docPart w:val="C87DCFA842BD4B39BB76AF94762F754B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fldChar w:fldCharType="begin"/>
                    </w:r>
                    <w:r w:rsidRPr="004A11C7">
                      <w:rPr>
                        <w:rFonts w:asciiTheme="minorHAnsi" w:hAnsiTheme="minorHAnsi"/>
                      </w:rPr>
                      <w:instrText xml:space="preserve"> MERGEFIELD "Условия_и_сроки_поставки" </w:instrText>
                    </w:r>
                    <w:r w:rsidRPr="004A11C7">
                      <w:fldChar w:fldCharType="separate"/>
                    </w:r>
                    <w:r w:rsidR="00C4288F" w:rsidRPr="007D6C5B">
                      <w:rPr>
                        <w:noProof/>
                      </w:rPr>
                      <w:t>С 01.08.2021 по 31.07.2022</w:t>
                    </w:r>
                    <w:r w:rsidRPr="004A11C7"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Цена договора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CD5F53" w:rsidRPr="00CD5F53" w:rsidRDefault="005C46CC" w:rsidP="00CD5F53">
                <w:pPr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</w:pPr>
                <w:sdt>
                  <w:sdtPr>
                    <w:rPr>
                      <w:rFonts w:eastAsia="Times New Roman" w:cs="Arial"/>
                      <w:noProof/>
                      <w:color w:val="000000" w:themeColor="text1"/>
                      <w:lang w:eastAsia="ru-RU"/>
                    </w:rPr>
                    <w:alias w:val="НМЦД"/>
                    <w:tag w:val="НМЦД"/>
                    <w:id w:val="1015655537"/>
                    <w:placeholder>
                      <w:docPart w:val="D491AC57BCBD46148DF7C664B7429C50"/>
                    </w:placeholder>
                    <w15:color w:val="FFFF00"/>
                  </w:sdtPr>
                  <w:sdtEndPr/>
                  <w:sdtContent>
                    <w:r w:rsidR="00CD5F53" w:rsidRPr="00CD5F53">
                      <w:rPr>
                        <w:rFonts w:eastAsia="Times New Roman" w:cs="Arial"/>
                        <w:b/>
                        <w:noProof/>
                        <w:color w:val="000000" w:themeColor="text1"/>
                        <w:sz w:val="20"/>
                        <w:lang w:eastAsia="ru-RU"/>
                      </w:rPr>
                      <w:t>ЛОТ №1:</w:t>
                    </w:r>
                    <w:r w:rsidR="00CD5F53" w:rsidRPr="00CD5F53">
                      <w:rPr>
                        <w:rFonts w:eastAsia="Times New Roman" w:cs="Arial"/>
                        <w:noProof/>
                        <w:color w:val="000000" w:themeColor="text1"/>
                        <w:sz w:val="20"/>
                        <w:lang w:eastAsia="ru-RU"/>
                      </w:rPr>
                      <w:t xml:space="preserve"> </w:t>
                    </w:r>
                    <w:r w:rsidR="00D426F7">
                      <w:rPr>
                        <w:rFonts w:eastAsia="Times New Roman" w:cs="Arial"/>
                        <w:noProof/>
                        <w:color w:val="000000" w:themeColor="text1"/>
                        <w:sz w:val="20"/>
                        <w:lang w:eastAsia="ru-RU"/>
                      </w:rPr>
                      <w:t xml:space="preserve">Не больше </w:t>
                    </w:r>
                    <w:r w:rsidR="00CD5F53" w:rsidRPr="00CD5F53">
                      <w:rPr>
                        <w:rFonts w:eastAsia="Times New Roman" w:cs="Arial"/>
                        <w:noProof/>
                        <w:color w:val="000000" w:themeColor="text1"/>
                        <w:lang w:eastAsia="ru-RU"/>
                      </w:rPr>
                      <w:fldChar w:fldCharType="begin"/>
                    </w:r>
                    <w:r w:rsidR="00CD5F53" w:rsidRPr="00CD5F53">
                      <w:rPr>
                        <w:rFonts w:eastAsia="Times New Roman" w:cs="Arial"/>
                        <w:noProof/>
                        <w:color w:val="000000" w:themeColor="text1"/>
                        <w:sz w:val="20"/>
                        <w:lang w:eastAsia="ru-RU"/>
                      </w:rPr>
                      <w:instrText xml:space="preserve"> MERGEFIELD "НМЦД" \# "0,00"</w:instrText>
                    </w:r>
                    <w:r w:rsidR="00CD5F53" w:rsidRPr="00CD5F53">
                      <w:rPr>
                        <w:rFonts w:eastAsia="Times New Roman" w:cs="Arial"/>
                        <w:noProof/>
                        <w:color w:val="000000" w:themeColor="text1"/>
                        <w:lang w:eastAsia="ru-RU"/>
                      </w:rPr>
                      <w:fldChar w:fldCharType="separate"/>
                    </w:r>
                    <w:r w:rsidR="00CD5F53" w:rsidRPr="00CD5F53">
                      <w:rPr>
                        <w:rFonts w:eastAsia="Times New Roman" w:cs="Arial"/>
                        <w:noProof/>
                        <w:color w:val="000000" w:themeColor="text1"/>
                        <w:sz w:val="20"/>
                        <w:lang w:eastAsia="ru-RU"/>
                      </w:rPr>
                      <w:t>1 938 808,00</w:t>
                    </w:r>
                    <w:r w:rsidR="00CD5F53" w:rsidRPr="00CD5F53">
                      <w:rPr>
                        <w:rFonts w:eastAsia="Times New Roman" w:cs="Arial"/>
                        <w:noProof/>
                        <w:color w:val="000000" w:themeColor="text1"/>
                        <w:lang w:eastAsia="ru-RU"/>
                      </w:rPr>
                      <w:fldChar w:fldCharType="end"/>
                    </w:r>
                  </w:sdtContent>
                </w:sdt>
                <w:r w:rsidR="00CD5F53"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 </w:t>
                </w:r>
                <w:sdt>
                  <w:sdtPr>
                    <w:rPr>
                      <w:rFonts w:eastAsia="Times New Roman" w:cs="Arial"/>
                      <w:noProof/>
                      <w:color w:val="000000" w:themeColor="text1"/>
                      <w:lang w:eastAsia="ru-RU"/>
                    </w:rPr>
                    <w:id w:val="-541599372"/>
                    <w:placeholder>
                      <w:docPart w:val="B57FB4D040E4484EA7513D899728B7F6"/>
                    </w:placeholder>
                    <w15:color w:val="FFFF00"/>
                    <w:comboBox>
                      <w:listItem w:displayText="рублей" w:value="рублей"/>
                      <w:listItem w:displayText="долларов" w:value="долларов"/>
                      <w:listItem w:displayText="евро" w:value="евро"/>
                    </w:comboBox>
                  </w:sdtPr>
                  <w:sdtEndPr/>
                  <w:sdtContent>
                    <w:r w:rsidR="00CD5F53" w:rsidRPr="00CD5F53">
                      <w:rPr>
                        <w:rFonts w:eastAsia="Times New Roman" w:cs="Arial"/>
                        <w:noProof/>
                        <w:color w:val="000000" w:themeColor="text1"/>
                        <w:sz w:val="20"/>
                        <w:lang w:eastAsia="ru-RU"/>
                      </w:rPr>
                      <w:t>рублей</w:t>
                    </w:r>
                  </w:sdtContent>
                </w:sdt>
                <w:r w:rsidR="00CD5F53"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 </w:t>
                </w:r>
                <w:sdt>
                  <w:sdtPr>
                    <w:rPr>
                      <w:rFonts w:eastAsia="Times New Roman" w:cs="Arial"/>
                      <w:noProof/>
                      <w:color w:val="000000" w:themeColor="text1"/>
                      <w:lang w:eastAsia="ru-RU"/>
                    </w:rPr>
                    <w:id w:val="-1431957284"/>
                    <w:placeholder>
                      <w:docPart w:val="8AB7DB4D6EE2434CABE5DF5FC4C80050"/>
                    </w:placeholder>
                    <w15:color w:val="FFFF00"/>
                    <w:comboBox>
                      <w:listItem w:displayText="без учета НДС" w:value="без учета НДС"/>
                      <w:listItem w:displayText="с учетом НДС" w:value="с учетом НДС"/>
                    </w:comboBox>
                  </w:sdtPr>
                  <w:sdtEndPr/>
                  <w:sdtContent>
                    <w:r w:rsidR="00CD5F53" w:rsidRPr="00CD5F53">
                      <w:rPr>
                        <w:rFonts w:eastAsia="Times New Roman" w:cs="Arial"/>
                        <w:noProof/>
                        <w:color w:val="000000" w:themeColor="text1"/>
                        <w:sz w:val="20"/>
                        <w:lang w:eastAsia="ru-RU"/>
                      </w:rPr>
                      <w:t>без учета НДС</w:t>
                    </w:r>
                  </w:sdtContent>
                </w:sdt>
              </w:p>
              <w:p w:rsidR="00CD5F53" w:rsidRPr="00CD5F53" w:rsidRDefault="00CD5F53" w:rsidP="00CD5F53">
                <w:pPr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</w:pPr>
                <w:r w:rsidRPr="00CD5F53">
                  <w:rPr>
                    <w:rFonts w:eastAsia="Times New Roman" w:cs="Arial"/>
                    <w:b/>
                    <w:noProof/>
                    <w:color w:val="000000" w:themeColor="text1"/>
                    <w:sz w:val="20"/>
                    <w:lang w:eastAsia="ru-RU"/>
                  </w:rPr>
                  <w:t>ЛОТ №2:</w:t>
                </w:r>
                <w:r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 </w:t>
                </w:r>
                <w:r w:rsidR="00D426F7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Не больше </w:t>
                </w:r>
                <w:r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>1 726 012,00 рублей без учета НДС</w:t>
                </w:r>
              </w:p>
              <w:p w:rsidR="00CD5F53" w:rsidRPr="00CD5F53" w:rsidRDefault="00CD5F53" w:rsidP="00CD5F53">
                <w:pPr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</w:pPr>
                <w:r w:rsidRPr="00CD5F53">
                  <w:rPr>
                    <w:rFonts w:eastAsia="Times New Roman" w:cs="Arial"/>
                    <w:b/>
                    <w:noProof/>
                    <w:color w:val="000000" w:themeColor="text1"/>
                    <w:sz w:val="20"/>
                    <w:lang w:eastAsia="ru-RU"/>
                  </w:rPr>
                  <w:lastRenderedPageBreak/>
                  <w:t>ЛОТ №3:</w:t>
                </w:r>
                <w:r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 </w:t>
                </w:r>
                <w:r w:rsidR="00D426F7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Не больше </w:t>
                </w:r>
                <w:r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>1 938 808,00 рублей без учета НДС</w:t>
                </w:r>
              </w:p>
              <w:p w:rsidR="00CD5F53" w:rsidRPr="00CD5F53" w:rsidRDefault="00CD5F53" w:rsidP="00CD5F53">
                <w:pPr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</w:pPr>
                <w:r w:rsidRPr="00CD5F53">
                  <w:rPr>
                    <w:rFonts w:eastAsia="Times New Roman" w:cs="Arial"/>
                    <w:b/>
                    <w:noProof/>
                    <w:color w:val="000000" w:themeColor="text1"/>
                    <w:sz w:val="20"/>
                    <w:lang w:eastAsia="ru-RU"/>
                  </w:rPr>
                  <w:t>ЛОТ №4:</w:t>
                </w:r>
                <w:r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 </w:t>
                </w:r>
                <w:r w:rsidR="00D426F7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Не больше </w:t>
                </w:r>
                <w:r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>2 009 740,00 рублей без учета НДС</w:t>
                </w:r>
              </w:p>
              <w:p w:rsidR="00CD5F53" w:rsidRPr="00CD5F53" w:rsidRDefault="00CD5F53" w:rsidP="00CD5F53">
                <w:pPr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</w:pPr>
                <w:r w:rsidRPr="00CD5F53">
                  <w:rPr>
                    <w:rFonts w:eastAsia="Times New Roman" w:cs="Arial"/>
                    <w:b/>
                    <w:noProof/>
                    <w:color w:val="000000" w:themeColor="text1"/>
                    <w:sz w:val="20"/>
                    <w:lang w:eastAsia="ru-RU"/>
                  </w:rPr>
                  <w:t>ЛОТ №5:</w:t>
                </w:r>
                <w:r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 </w:t>
                </w:r>
                <w:r w:rsidR="00D426F7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 xml:space="preserve">Не больше </w:t>
                </w:r>
                <w:r w:rsidRPr="00CD5F53">
                  <w:rPr>
                    <w:rFonts w:eastAsia="Times New Roman" w:cs="Arial"/>
                    <w:noProof/>
                    <w:color w:val="000000" w:themeColor="text1"/>
                    <w:sz w:val="20"/>
                    <w:lang w:eastAsia="ru-RU"/>
                  </w:rPr>
                  <w:t>1 830 868,00 рублей без учета НДС</w:t>
                </w:r>
              </w:p>
              <w:p w:rsidR="00BC611E" w:rsidRPr="004A11C7" w:rsidRDefault="00CD5F53" w:rsidP="003F1B28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CD5F53">
                  <w:rPr>
                    <w:b/>
                    <w:noProof/>
                  </w:rPr>
                  <w:t>ЛОТ №6:</w:t>
                </w:r>
                <w:r>
                  <w:rPr>
                    <w:noProof/>
                  </w:rPr>
                  <w:t xml:space="preserve"> </w:t>
                </w:r>
                <w:r w:rsidR="00D426F7">
                  <w:rPr>
                    <w:noProof/>
                  </w:rPr>
                  <w:t xml:space="preserve">Не больше </w:t>
                </w:r>
                <w:r w:rsidRPr="008167E3">
                  <w:rPr>
                    <w:noProof/>
                  </w:rPr>
                  <w:t>1</w:t>
                </w:r>
                <w:r>
                  <w:rPr>
                    <w:noProof/>
                  </w:rPr>
                  <w:t> </w:t>
                </w:r>
                <w:r w:rsidRPr="008167E3">
                  <w:rPr>
                    <w:noProof/>
                  </w:rPr>
                  <w:t>536</w:t>
                </w:r>
                <w:r>
                  <w:rPr>
                    <w:noProof/>
                  </w:rPr>
                  <w:t xml:space="preserve"> </w:t>
                </w:r>
                <w:r w:rsidRPr="008167E3">
                  <w:rPr>
                    <w:noProof/>
                  </w:rPr>
                  <w:t>860</w:t>
                </w:r>
                <w:r>
                  <w:rPr>
                    <w:noProof/>
                  </w:rPr>
                  <w:t>,00 рублей без учета НДС</w:t>
                </w:r>
              </w:p>
            </w:tc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Форма оплаты продукции</w:t>
                </w:r>
              </w:p>
            </w:tc>
            <w:sdt>
              <w:sdtPr>
                <w:id w:val="-1299294184"/>
                <w:placeholder>
                  <w:docPart w:val="99134C917F244002BE698469CB885966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"Форма_оплаты_продукции"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CD5F53">
                      <w:rPr>
                        <w:noProof/>
                      </w:rPr>
                      <w:t>Б</w:t>
                    </w:r>
                    <w:r w:rsidR="00C4288F" w:rsidRPr="007D6C5B">
                      <w:rPr>
                        <w:noProof/>
                      </w:rPr>
                      <w:t>езналичная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Сроки оплаты продукции</w:t>
                </w:r>
              </w:p>
            </w:tc>
            <w:sdt>
              <w:sdtPr>
                <w:id w:val="1764035768"/>
                <w:placeholder>
                  <w:docPart w:val="3978273BAEF84A8FAAD3D8D1867D32E3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"Сроки_оплаты_продукции"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C4288F" w:rsidRPr="007D6C5B">
                      <w:rPr>
                        <w:noProof/>
                      </w:rPr>
                      <w:t>30 рабочих дней и 15 рабочих дней для СМП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Порядок оплаты продукции</w:t>
                </w:r>
              </w:p>
            </w:tc>
            <w:sdt>
              <w:sdtPr>
                <w:id w:val="-335614721"/>
                <w:placeholder>
                  <w:docPart w:val="A1804FCD03BB47F892F6857BF7A9ACED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BC611E" w:rsidP="00173337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 w:rsidRPr="004A11C7">
                      <w:rPr>
                        <w:noProof/>
                      </w:rPr>
                      <w:fldChar w:fldCharType="begin"/>
                    </w:r>
                    <w:r w:rsidRPr="004A11C7">
                      <w:rPr>
                        <w:rFonts w:asciiTheme="minorHAnsi" w:hAnsiTheme="minorHAnsi"/>
                        <w:noProof/>
                      </w:rPr>
                      <w:instrText xml:space="preserve"> MERGEFIELD "Порядок_оплаты_продукции" </w:instrText>
                    </w:r>
                    <w:r w:rsidRPr="004A11C7">
                      <w:rPr>
                        <w:noProof/>
                      </w:rPr>
                      <w:fldChar w:fldCharType="separate"/>
                    </w:r>
                    <w:r w:rsidR="00CD5F53">
                      <w:rPr>
                        <w:noProof/>
                      </w:rPr>
                      <w:t>После подписания а</w:t>
                    </w:r>
                    <w:r w:rsidR="00C4288F" w:rsidRPr="007D6C5B">
                      <w:rPr>
                        <w:noProof/>
                      </w:rPr>
                      <w:t>кта выолненых работ</w:t>
                    </w:r>
                    <w:r w:rsidRPr="004A11C7"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>Состав цены договора</w:t>
                </w:r>
              </w:p>
            </w:tc>
            <w:sdt>
              <w:sdtPr>
                <w:id w:val="1442657212"/>
                <w:placeholder>
                  <w:docPart w:val="CEAC5ACAB0AD4E2188F6EA4A0EF2C959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4A11C7" w:rsidRDefault="00CD5F53" w:rsidP="00CD5F53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</w:rPr>
                    </w:pPr>
                    <w:r>
                      <w:rPr>
                        <w:noProof/>
                      </w:rPr>
                      <w:t>В соответствии с техническим заданием</w:t>
                    </w:r>
                  </w:p>
                </w:tc>
              </w:sdtContent>
            </w:sdt>
          </w:tr>
          <w:tr w:rsidR="00BC611E" w:rsidRPr="00B56B74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B56B74" w:rsidRDefault="00BC611E" w:rsidP="00173337">
                <w:pPr>
                  <w:pStyle w:val="111"/>
                  <w:rPr>
                    <w:rFonts w:asciiTheme="minorHAnsi" w:hAnsiTheme="minorHAnsi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B56B74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000000"/>
                  </w:rPr>
                </w:pP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Срок гарантии на </w:t>
                </w:r>
                <w:r w:rsidR="00371BF2">
                  <w:rPr>
                    <w:rFonts w:asciiTheme="minorHAnsi" w:hAnsiTheme="minorHAnsi" w:cs="Calibri"/>
                    <w:color w:val="000000"/>
                  </w:rPr>
                  <w:t xml:space="preserve">результат 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>выполненны</w:t>
                </w:r>
                <w:r w:rsidR="00371BF2">
                  <w:rPr>
                    <w:rFonts w:asciiTheme="minorHAnsi" w:hAnsiTheme="minorHAnsi" w:cs="Calibri"/>
                    <w:color w:val="000000"/>
                  </w:rPr>
                  <w:t>х</w:t>
                </w:r>
                <w:r w:rsidRPr="00B56B74">
                  <w:rPr>
                    <w:rFonts w:asciiTheme="minorHAnsi" w:hAnsiTheme="minorHAnsi" w:cs="Calibri"/>
                    <w:color w:val="000000"/>
                  </w:rPr>
                  <w:t xml:space="preserve">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4A11C7" w:rsidRDefault="00CD5F53" w:rsidP="00173337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</w:rPr>
                </w:pPr>
                <w:r w:rsidRPr="00CD5F53">
                  <w:rPr>
                    <w:noProof/>
                  </w:rPr>
                  <w:t>Не требуется</w:t>
                </w:r>
              </w:p>
            </w:tc>
          </w:tr>
        </w:tbl>
      </w:sdtContent>
    </w:sdt>
    <w:p w:rsidR="00BC611E" w:rsidRPr="000A2007" w:rsidRDefault="00BC611E" w:rsidP="00BC611E">
      <w:pPr>
        <w:pStyle w:val="113"/>
      </w:pPr>
      <w:r>
        <w:t>Требования б</w:t>
      </w:r>
      <w:r w:rsidRPr="000A2007">
        <w:t>езопасност</w:t>
      </w:r>
      <w:r>
        <w:t>и</w:t>
      </w:r>
    </w:p>
    <w:sdt>
      <w:sdtPr>
        <w:alias w:val="Требования к безопасности"/>
        <w:tag w:val="Требования к безопасности"/>
        <w:id w:val="677928854"/>
        <w:placeholder>
          <w:docPart w:val="265B0B047CB44693BF07BC3032A61AF1"/>
        </w:placeholder>
        <w15:color w:val="FFFF00"/>
      </w:sdtPr>
      <w:sdtEndPr/>
      <w:sdtContent>
        <w:p w:rsidR="00BC611E" w:rsidRDefault="00BF7D05" w:rsidP="00BF7D05">
          <w:pPr>
            <w:pStyle w:val="111"/>
          </w:pPr>
          <w:r w:rsidRPr="00BF7D05">
            <w:rPr>
              <w:noProof/>
            </w:rPr>
            <w:t>В соответствии с техническим заданием</w:t>
          </w:r>
          <w:r>
            <w:rPr>
              <w:noProof/>
            </w:rPr>
            <w:t>.</w:t>
          </w:r>
        </w:p>
      </w:sdtContent>
    </w:sdt>
    <w:p w:rsidR="00BC611E" w:rsidRDefault="00BC611E" w:rsidP="00BC611E">
      <w:pPr>
        <w:pStyle w:val="113"/>
      </w:pPr>
      <w:r>
        <w:t xml:space="preserve">Требования </w:t>
      </w:r>
      <w:r w:rsidR="00204828">
        <w:t>иные</w:t>
      </w:r>
    </w:p>
    <w:sdt>
      <w:sdt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D8817EE18EDE44648226ADEEEF0CBDEC"/>
        </w:placeholder>
        <w15:color w:val="FFFF00"/>
      </w:sdtPr>
      <w:sdtEndPr/>
      <w:sdtContent>
        <w:p w:rsidR="0078543A" w:rsidRDefault="00204828" w:rsidP="00BC611E">
          <w:pPr>
            <w:pStyle w:val="1113"/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модернизированными.</w:t>
          </w:r>
        </w:p>
        <w:p w:rsidR="00BC611E" w:rsidRPr="00204828" w:rsidRDefault="00204828" w:rsidP="00204828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>
            <w:rPr>
              <w:color w:val="auto"/>
            </w:rPr>
            <w:t>стоящей документации о закупке</w:t>
          </w:r>
          <w:r w:rsidRPr="002E30A6">
            <w:rPr>
              <w:color w:val="auto"/>
            </w:rPr>
            <w:t>.</w:t>
          </w:r>
        </w:p>
      </w:sdtContent>
    </w:sdt>
    <w:p w:rsidR="00BA5F6B" w:rsidRDefault="00BA5F6B" w:rsidP="00353922">
      <w:pPr>
        <w:pStyle w:val="1113"/>
        <w:numPr>
          <w:ilvl w:val="0"/>
          <w:numId w:val="0"/>
        </w:numPr>
        <w:sectPr w:rsidR="00BA5F6B" w:rsidSect="00243AC8">
          <w:footerReference w:type="default" r:id="rId11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BE3194" w:rsidRDefault="00BE3194" w:rsidP="00BE3194">
      <w:pPr>
        <w:pStyle w:val="1"/>
      </w:pPr>
      <w:bookmarkStart w:id="6" w:name="_Ref534988715"/>
      <w:bookmarkStart w:id="7" w:name="_Toc74640260"/>
      <w:r w:rsidRPr="007872F0">
        <w:lastRenderedPageBreak/>
        <w:t xml:space="preserve">Требования к участникам </w:t>
      </w:r>
      <w:r>
        <w:t>закупки</w:t>
      </w:r>
      <w:bookmarkEnd w:id="6"/>
      <w:bookmarkEnd w:id="7"/>
    </w:p>
    <w:p w:rsidR="00BE3194" w:rsidRDefault="006F2981" w:rsidP="002B3785">
      <w:pPr>
        <w:pStyle w:val="113"/>
      </w:pPr>
      <w:bookmarkStart w:id="8" w:name="_Ref536436102"/>
      <w:r>
        <w:t>Перечень</w:t>
      </w:r>
      <w:r w:rsidR="00B377D5" w:rsidRPr="00B377D5">
        <w:t xml:space="preserve"> </w:t>
      </w:r>
      <w:r w:rsidR="00B377D5">
        <w:t>общих</w:t>
      </w:r>
      <w:r>
        <w:t xml:space="preserve"> т</w:t>
      </w:r>
      <w:r w:rsidR="00B27C69">
        <w:t>ребований к участникам закупки</w:t>
      </w:r>
      <w:bookmarkEnd w:id="8"/>
    </w:p>
    <w:tbl>
      <w:tblPr>
        <w:tblStyle w:val="affffb"/>
        <w:tblW w:w="9356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5245"/>
      </w:tblGrid>
      <w:tr w:rsidR="0047532E" w:rsidTr="00E14F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47532E" w:rsidRDefault="0047532E" w:rsidP="004F0C97">
            <w:pPr>
              <w:suppressAutoHyphens/>
            </w:pPr>
            <w:r w:rsidRPr="0047532E">
              <w:t>№</w:t>
            </w:r>
          </w:p>
        </w:tc>
        <w:tc>
          <w:tcPr>
            <w:tcW w:w="3706" w:type="dxa"/>
            <w:vAlign w:val="center"/>
          </w:tcPr>
          <w:p w:rsidR="0047532E" w:rsidRPr="0047532E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5245" w:type="dxa"/>
            <w:vAlign w:val="center"/>
          </w:tcPr>
          <w:p w:rsidR="0047532E" w:rsidRPr="0047532E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Документ</w:t>
            </w:r>
            <w:r w:rsidR="0023097D">
              <w:t>ы</w:t>
            </w:r>
            <w:r w:rsidR="006F7EC6">
              <w:t xml:space="preserve"> (сведения)</w:t>
            </w:r>
            <w:r>
              <w:t>, подтверждающи</w:t>
            </w:r>
            <w:r w:rsidR="0023097D">
              <w:t>е</w:t>
            </w:r>
            <w:r>
              <w:t xml:space="preserve"> соответствие</w:t>
            </w:r>
            <w:r w:rsidR="0047532E">
              <w:t xml:space="preserve"> требованию</w:t>
            </w:r>
          </w:p>
        </w:tc>
      </w:tr>
      <w:tr w:rsidR="0078597D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8597D" w:rsidRPr="0057727C" w:rsidRDefault="0078597D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8597D" w:rsidRPr="007A6892" w:rsidRDefault="0078597D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8597D">
              <w:t>Правомочность подачи заявки на участие в закупке</w:t>
            </w:r>
          </w:p>
        </w:tc>
        <w:tc>
          <w:tcPr>
            <w:tcW w:w="5245" w:type="dxa"/>
            <w:vAlign w:val="center"/>
          </w:tcPr>
          <w:sdt>
            <w:sdtPr>
              <w:id w:val="-1166390939"/>
              <w:placeholder>
                <w:docPart w:val="D8817EE18EDE44648226ADEEEF0CBDEC"/>
              </w:placeholder>
              <w15:color w:val="FFFF00"/>
            </w:sdtPr>
            <w:sdtEndPr/>
            <w:sdtContent>
              <w:p w:rsidR="00967A80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1</w:t>
                </w:r>
                <w:r w:rsidR="00967A80" w:rsidRPr="00487719">
                  <w:rPr>
                    <w:b/>
                  </w:rPr>
                  <w:t>.</w:t>
                </w:r>
                <w:r w:rsidR="00967A80">
                  <w:t xml:space="preserve"> </w:t>
                </w:r>
                <w:r w:rsidR="008E35CD">
                  <w:t xml:space="preserve">Копия выписки или </w:t>
                </w:r>
                <w:r w:rsidR="0033450D">
                  <w:t xml:space="preserve">оригинал </w:t>
                </w:r>
                <w:r w:rsidR="008E35CD" w:rsidRPr="002F284C">
                  <w:t>в</w:t>
                </w:r>
                <w:r w:rsidR="006F1D70" w:rsidRPr="002F284C">
                  <w:t>ыписк</w:t>
                </w:r>
                <w:r w:rsidR="0033450D">
                  <w:t>и</w:t>
                </w:r>
                <w:r w:rsidR="006F1D70" w:rsidRPr="002F284C">
                  <w:t xml:space="preserve"> из ЕГРЮЛ (ЕГРИП)</w:t>
                </w:r>
                <w:r w:rsidR="00467342">
                  <w:t>,</w:t>
                </w:r>
                <w:r w:rsidR="006F1D70">
                  <w:t xml:space="preserve"> полученн</w:t>
                </w:r>
                <w:r w:rsidR="0054798C">
                  <w:t>ой</w:t>
                </w:r>
                <w:r w:rsidR="006F1D70" w:rsidRPr="006F1D70">
                  <w:t xml:space="preserve"> </w:t>
                </w:r>
                <w:r w:rsidR="002F284C">
                  <w:t>в электронной форме (</w:t>
                </w:r>
                <w:hyperlink r:id="rId12" w:history="1">
                  <w:r w:rsidR="002F284C" w:rsidRPr="002F284C">
                    <w:rPr>
                      <w:rStyle w:val="ae"/>
                    </w:rPr>
                    <w:t>https://egrul.nalog.ru/index.html</w:t>
                  </w:r>
                </w:hyperlink>
                <w:r w:rsidR="002F284C">
                  <w:t>) или бумажной форме</w:t>
                </w:r>
                <w:r w:rsidR="00F827C4">
                  <w:t xml:space="preserve"> </w:t>
                </w:r>
                <w:r w:rsidR="00B0252D">
                  <w:t xml:space="preserve">(непосредственно в ФНС) </w:t>
                </w:r>
                <w:r w:rsidR="00B5403B">
                  <w:t xml:space="preserve">— </w:t>
                </w:r>
                <w:r w:rsidR="006F1D70" w:rsidRPr="006F1D70">
                  <w:t>не ранее месяц</w:t>
                </w:r>
                <w:r w:rsidR="00844865">
                  <w:t>а</w:t>
                </w:r>
                <w:r w:rsidR="006F1D70" w:rsidRPr="006F1D70">
                  <w:t xml:space="preserve"> до дня размещения извещения о проведении </w:t>
                </w:r>
                <w:r w:rsidR="006F1D70">
                  <w:t>закупки</w:t>
                </w:r>
                <w:r w:rsidR="00967A80">
                  <w:t>.</w:t>
                </w:r>
              </w:p>
              <w:p w:rsidR="00476CD1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2</w:t>
                </w:r>
                <w:r w:rsidR="00967A80" w:rsidRPr="00487719">
                  <w:rPr>
                    <w:b/>
                  </w:rPr>
                  <w:t>.</w:t>
                </w:r>
                <w:r w:rsidR="002F5A6C">
                  <w:t xml:space="preserve"> </w:t>
                </w:r>
                <w:r w:rsidR="00C61598">
                  <w:t>К</w:t>
                </w:r>
                <w:r w:rsidR="00C61598" w:rsidRPr="0078597D">
                  <w:t>опии</w:t>
                </w:r>
                <w:r w:rsidR="009F4CC1">
                  <w:t xml:space="preserve"> доверенности </w:t>
                </w:r>
                <w:r w:rsidR="00C61598">
                  <w:t>и</w:t>
                </w:r>
                <w:r w:rsidR="00C61598" w:rsidRPr="0078597D">
                  <w:t xml:space="preserve"> документов, удостоверяющих личность </w:t>
                </w:r>
                <w:r w:rsidR="00C61598">
                  <w:t xml:space="preserve">лица, </w:t>
                </w:r>
                <w:r w:rsidR="001C38BE">
                  <w:t>подписывающего заявку</w:t>
                </w:r>
                <w:r w:rsidR="00C61598">
                  <w:t xml:space="preserve"> на участие в закупке от имени участника закупки</w:t>
                </w:r>
                <w:r w:rsidR="00606590">
                  <w:t>, если это лицо действует по доверенности</w:t>
                </w:r>
                <w:r w:rsidR="00476CD1">
                  <w:t>.</w:t>
                </w:r>
              </w:p>
              <w:p w:rsidR="00DF3CC5" w:rsidRPr="00D73D97" w:rsidRDefault="00476CD1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3.</w:t>
                </w:r>
                <w:r>
                  <w:t xml:space="preserve"> </w:t>
                </w:r>
                <w:r w:rsidR="002F5A6C">
                  <w:t>К</w:t>
                </w:r>
                <w:r w:rsidR="0078597D" w:rsidRPr="0078597D">
                  <w:t>опии</w:t>
                </w:r>
                <w:r w:rsidR="00C61598">
                  <w:t xml:space="preserve"> доверенности и</w:t>
                </w:r>
                <w:r w:rsidR="0078597D" w:rsidRPr="0078597D">
                  <w:t xml:space="preserve"> документов, удостоверяющих личность </w:t>
                </w:r>
                <w:r w:rsidR="004455C2">
                  <w:t>лица</w:t>
                </w:r>
                <w:r w:rsidR="00291992">
                  <w:t xml:space="preserve">, подписывающего договор </w:t>
                </w:r>
                <w:r w:rsidR="00D27FAE">
                  <w:t xml:space="preserve">по результатам закупки </w:t>
                </w:r>
                <w:r w:rsidR="00291992">
                  <w:t>от имени участника закупки, если это лицо действует по доверенности</w:t>
                </w:r>
                <w:r w:rsidR="006A2440">
                  <w:t>.</w:t>
                </w:r>
              </w:p>
              <w:p w:rsidR="00C51201" w:rsidRDefault="008F2D97" w:rsidP="0056121C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487719">
                  <w:rPr>
                    <w:b/>
                  </w:rPr>
                  <w:t>4</w:t>
                </w:r>
                <w:r w:rsidR="006A2440" w:rsidRPr="00487719">
                  <w:rPr>
                    <w:b/>
                  </w:rPr>
                  <w:t>.</w:t>
                </w:r>
                <w:r w:rsidR="00805168">
                  <w:t xml:space="preserve"> Копия решения или</w:t>
                </w:r>
                <w:r w:rsidR="006A2440">
                  <w:t xml:space="preserve"> </w:t>
                </w:r>
                <w:r w:rsidR="008111D2">
                  <w:t xml:space="preserve">оригинал </w:t>
                </w:r>
                <w:r w:rsidR="00805168">
                  <w:t>р</w:t>
                </w:r>
                <w:r w:rsidR="008111D2">
                  <w:t>ешения</w:t>
                </w:r>
                <w:r w:rsidR="006A2440" w:rsidRPr="006A2440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>
                  <w:t xml:space="preserve">документами юридического лица и, </w:t>
                </w:r>
                <w:r w:rsidR="006A2440" w:rsidRPr="006A2440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>
                  <w:t>закупки</w:t>
                </w:r>
                <w:r w:rsidR="006A2440" w:rsidRPr="006A2440">
                  <w:t>, являются крупной сделкой</w:t>
                </w:r>
                <w:r w:rsidR="001F1860">
                  <w:t>.</w:t>
                </w:r>
              </w:p>
              <w:p w:rsidR="006A2440" w:rsidRDefault="00C51201" w:rsidP="00427F1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C51201">
                  <w:rPr>
                    <w:b/>
                  </w:rPr>
                  <w:t>5.</w:t>
                </w:r>
                <w:r>
                  <w:rPr>
                    <w:b/>
                  </w:rPr>
                  <w:t xml:space="preserve"> </w:t>
                </w:r>
                <w:r w:rsidR="00427F1B">
                  <w:t>При участии в составе</w:t>
                </w:r>
                <w:r>
                  <w:t xml:space="preserve"> консорциума </w:t>
                </w:r>
                <w:r w:rsidR="00F01D92">
                  <w:t xml:space="preserve">(см. </w:t>
                </w:r>
                <w:r w:rsidR="00F01D92" w:rsidRPr="001779D4">
                  <w:rPr>
                    <w:rStyle w:val="affff"/>
                  </w:rPr>
                  <w:t xml:space="preserve">п. </w:t>
                </w:r>
                <w:r w:rsidR="00F01D92" w:rsidRPr="001779D4">
                  <w:rPr>
                    <w:rStyle w:val="affff"/>
                  </w:rPr>
                  <w:fldChar w:fldCharType="begin"/>
                </w:r>
                <w:r w:rsidR="00F01D92" w:rsidRPr="001779D4">
                  <w:rPr>
                    <w:rStyle w:val="affff"/>
                  </w:rPr>
                  <w:instrText xml:space="preserve"> REF _Ref5457343 \r \h  \* MERGEFORMAT </w:instrText>
                </w:r>
                <w:r w:rsidR="00F01D92" w:rsidRPr="001779D4">
                  <w:rPr>
                    <w:rStyle w:val="affff"/>
                  </w:rPr>
                </w:r>
                <w:r w:rsidR="00F01D92" w:rsidRPr="001779D4">
                  <w:rPr>
                    <w:rStyle w:val="affff"/>
                  </w:rPr>
                  <w:fldChar w:fldCharType="separate"/>
                </w:r>
                <w:r w:rsidR="005C46CC">
                  <w:rPr>
                    <w:rStyle w:val="affff"/>
                  </w:rPr>
                  <w:t>6.6</w:t>
                </w:r>
                <w:r w:rsidR="00F01D92" w:rsidRPr="001779D4">
                  <w:rPr>
                    <w:rStyle w:val="affff"/>
                  </w:rPr>
                  <w:fldChar w:fldCharType="end"/>
                </w:r>
                <w:r w:rsidR="00F01D92">
                  <w:t xml:space="preserve">) </w:t>
                </w:r>
                <w:r>
                  <w:t xml:space="preserve">— </w:t>
                </w:r>
                <w:r w:rsidR="005608FE">
                  <w:t xml:space="preserve">копия </w:t>
                </w:r>
                <w:r w:rsidR="00427F1B">
                  <w:t>с</w:t>
                </w:r>
                <w:r w:rsidR="005608FE">
                  <w:t>оглашения</w:t>
                </w:r>
                <w:r w:rsidR="00427F1B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>
                  <w:t>.</w:t>
                </w:r>
              </w:p>
            </w:sdtContent>
          </w:sdt>
        </w:tc>
      </w:tr>
      <w:tr w:rsidR="0047532E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196D4B">
              <w:t>Непроведение процедуры ликвидации участника закупки—юридического лица и отсутствие решения арбитражного суда о признании участника закупки—юридического лица,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F2BFC85B5918474AB7DCE820EA8683A4"/>
            </w:placeholder>
            <w15:color w:val="FFFF00"/>
          </w:sdtPr>
          <w:sdtEndPr/>
          <w:sdtContent>
            <w:tc>
              <w:tcPr>
                <w:tcW w:w="5245" w:type="dxa"/>
                <w:vAlign w:val="center"/>
              </w:tcPr>
              <w:p w:rsidR="0047532E" w:rsidRPr="0047532E" w:rsidRDefault="008E7EB1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>Указание о соответствии требованию</w:t>
                </w:r>
                <w:r w:rsidR="004D272B">
                  <w:t xml:space="preserve"> в заявке на участие в закупке</w:t>
                </w:r>
              </w:p>
            </w:tc>
          </w:sdtContent>
        </w:sdt>
      </w:tr>
      <w:tr w:rsidR="0047532E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57727C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47532E" w:rsidRDefault="00196D4B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96D4B">
              <w:t>Неприостановление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2E2DDEA9A401412C9564B9AA0F1CD093"/>
            </w:placeholder>
            <w15:color w:val="FFFF00"/>
          </w:sdtPr>
          <w:sdtEndPr/>
          <w:sdtContent>
            <w:sdt>
              <w:sdtPr>
                <w:id w:val="-1825498209"/>
                <w:placeholder>
                  <w:docPart w:val="1CA8EBCD931F4C1DBFDEB33656E04B0B"/>
                </w:placeholder>
                <w15:color w:val="FFFF00"/>
              </w:sdtPr>
              <w:sdtEndPr/>
              <w:sdtContent>
                <w:sdt>
                  <w:sdtPr>
                    <w:id w:val="-588309584"/>
                    <w:placeholder>
                      <w:docPart w:val="3C0084441DE242739987DA9BE1C0CFA1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47532E" w:rsidRPr="0047532E" w:rsidRDefault="008E7EB1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A6892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A6892" w:rsidRPr="0057727C" w:rsidRDefault="007A689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A6892" w:rsidRPr="007A6892" w:rsidRDefault="007A6892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Отсутствие сведений об участнике закупки в реестре недобросовестных поставщиков, предусмотренном </w:t>
            </w:r>
            <w:r w:rsidR="00864C66" w:rsidRPr="00864C66">
              <w:t>ст. 5 Федерального закона №223-ФЗ от 18 июля 2011 г. или в реестре недобросовестных поставщиков, предусмотренном Федеральным законом №44-ФЗ от 05 апреля 2013 г.</w:t>
            </w:r>
          </w:p>
        </w:tc>
        <w:sdt>
          <w:sdtPr>
            <w:id w:val="1265339962"/>
            <w:placeholder>
              <w:docPart w:val="3CBB58D346B04E85AF4DBF4C5C646610"/>
            </w:placeholder>
            <w15:color w:val="FFFF00"/>
          </w:sdtPr>
          <w:sdtEndPr/>
          <w:sdtContent>
            <w:sdt>
              <w:sdtPr>
                <w:id w:val="1734434407"/>
                <w:placeholder>
                  <w:docPart w:val="152A56DE797E4C94805FF0632F1DF34F"/>
                </w:placeholder>
                <w15:color w:val="FFFF00"/>
              </w:sdtPr>
              <w:sdtEndPr/>
              <w:sdtContent>
                <w:sdt>
                  <w:sdtPr>
                    <w:id w:val="128986883"/>
                    <w:placeholder>
                      <w:docPart w:val="1434B133095F4FF6BDE7B1F5472E4680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7A6892" w:rsidRPr="0047532E" w:rsidRDefault="008E7EB1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 xml:space="preserve">Отсутствие у привлекаемых работников непогашенной судимости за умышленные </w:t>
            </w:r>
            <w:r w:rsidRPr="003D050D">
              <w:t>преступления; психических заболеваний, несовместимых с выполнением поставки закупаемой продукции</w:t>
            </w:r>
            <w:r>
              <w:t>;</w:t>
            </w:r>
            <w:r w:rsidRPr="007A6892">
              <w:t xml:space="preserve"> наркотической и алкогольной зависимости</w:t>
            </w:r>
          </w:p>
        </w:tc>
        <w:sdt>
          <w:sdtPr>
            <w:id w:val="-1782330509"/>
            <w:placeholder>
              <w:docPart w:val="B7690DAE05EE4C6F93B2D7944E669FD5"/>
            </w:placeholder>
            <w15:color w:val="FFFF00"/>
          </w:sdtPr>
          <w:sdtEndPr/>
          <w:sdtContent>
            <w:sdt>
              <w:sdtPr>
                <w:id w:val="-1227372339"/>
                <w:placeholder>
                  <w:docPart w:val="8A02BC4E6E184565BB929B855DFD362C"/>
                </w:placeholder>
                <w15:color w:val="FFFF00"/>
              </w:sdtPr>
              <w:sdtEndPr/>
              <w:sdtContent>
                <w:sdt>
                  <w:sdtPr>
                    <w:id w:val="-85692800"/>
                    <w:placeholder>
                      <w:docPart w:val="83B7258119A44AB192B51095E1F9510F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7228C6" w:rsidRDefault="007228C6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7228C6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57727C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7A6892" w:rsidRDefault="007228C6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A6892">
              <w:t xml:space="preserve">Наличие у привлекаемых работников гражданства РФ и </w:t>
            </w:r>
            <w:r w:rsidRPr="005549A0">
              <w:t>регистрации по месту жительства в РФ</w:t>
            </w:r>
            <w:r w:rsidRPr="007A6892">
              <w:t xml:space="preserve">, </w:t>
            </w:r>
            <w:r>
              <w:t xml:space="preserve">или </w:t>
            </w:r>
            <w:r w:rsidRPr="007A6892">
              <w:t>наличи</w:t>
            </w:r>
            <w:r w:rsidR="00075DDC">
              <w:t>е</w:t>
            </w:r>
            <w:r w:rsidRPr="007A6892">
              <w:t xml:space="preserve"> разрешени</w:t>
            </w:r>
            <w:r>
              <w:t>я на работу</w:t>
            </w:r>
            <w:r w:rsidRPr="007A6892">
              <w:t xml:space="preserve"> </w:t>
            </w:r>
            <w:r>
              <w:t>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C0E3B67E896041C4AB581C829BC7B42D"/>
            </w:placeholder>
            <w15:color w:val="FFFF00"/>
          </w:sdtPr>
          <w:sdtEndPr/>
          <w:sdtContent>
            <w:sdt>
              <w:sdtPr>
                <w:id w:val="2013024472"/>
                <w:placeholder>
                  <w:docPart w:val="A4112F395DC34E0B88372100174B28B1"/>
                </w:placeholder>
                <w15:color w:val="FFFF00"/>
              </w:sdtPr>
              <w:sdtEndPr/>
              <w:sdtContent>
                <w:sdt>
                  <w:sdtPr>
                    <w:id w:val="-1950388802"/>
                    <w:placeholder>
                      <w:docPart w:val="CC9EC01B0A904505BCABD2F59CBFFFB5"/>
                    </w:placeholder>
                    <w15:color w:val="FFFF00"/>
                  </w:sdtPr>
                  <w:sdtEndPr/>
                  <w:sdtContent>
                    <w:tc>
                      <w:tcPr>
                        <w:tcW w:w="5245" w:type="dxa"/>
                        <w:vAlign w:val="center"/>
                      </w:tcPr>
                      <w:p w:rsidR="007228C6" w:rsidRDefault="007228C6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3A14B5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3A14B5" w:rsidRPr="0057727C" w:rsidRDefault="003A14B5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3A14B5" w:rsidRPr="007A6892" w:rsidRDefault="003A14B5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A6892">
              <w:t>Отсутствие задолженности по налогам, сборам и иным обязательным платежам в бюджет</w:t>
            </w:r>
            <w:r>
              <w:t xml:space="preserve">ные </w:t>
            </w:r>
            <w:r w:rsidRPr="007A6892">
              <w:t xml:space="preserve">или государственные внебюджетные фонды за прошедший календарный год, размер которой превышает </w:t>
            </w:r>
            <w:r>
              <w:t>25</w:t>
            </w:r>
            <w:r w:rsidRPr="00FF4875">
              <w:t>%</w:t>
            </w:r>
            <w:r w:rsidRPr="007A6892">
              <w:t xml:space="preserve">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C9171F26090245579C78BDC2633EE974"/>
            </w:placeholder>
            <w15:color w:val="FFFF00"/>
          </w:sdtPr>
          <w:sdtEndPr/>
          <w:sdtContent>
            <w:tc>
              <w:tcPr>
                <w:tcW w:w="5245" w:type="dxa"/>
                <w:vAlign w:val="center"/>
              </w:tcPr>
              <w:p w:rsidR="003A14B5" w:rsidRDefault="00613845" w:rsidP="009F473F">
                <w:pPr>
                  <w:pStyle w:val="ac"/>
                  <w:numPr>
                    <w:ilvl w:val="0"/>
                    <w:numId w:val="11"/>
                  </w:num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отсутствии</w:t>
                </w:r>
                <w:r>
                  <w:t xml:space="preserve"> задолженности — д</w:t>
                </w:r>
                <w:r w:rsidR="007D3452">
                  <w:t>окумент</w:t>
                </w:r>
                <w:r w:rsidR="005E6E38">
                  <w:rPr>
                    <w:rStyle w:val="affffff1"/>
                  </w:rPr>
                  <w:footnoteReference w:id="1"/>
                </w:r>
                <w:r>
                  <w:t xml:space="preserve"> по форме КНД 1120101</w:t>
                </w:r>
                <w:r w:rsidR="00617F78">
                  <w:t xml:space="preserve">, полученный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3A14B5">
                  <w:t>.</w:t>
                </w:r>
              </w:p>
              <w:p w:rsidR="003A14B5" w:rsidRPr="0047532E" w:rsidRDefault="00613845" w:rsidP="00613845">
                <w:pPr>
                  <w:pStyle w:val="ac"/>
                  <w:numPr>
                    <w:ilvl w:val="0"/>
                    <w:numId w:val="11"/>
                  </w:num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 xml:space="preserve">При </w:t>
                </w:r>
                <w:r w:rsidRPr="00A51AAE">
                  <w:t>наличии</w:t>
                </w:r>
                <w:r>
                  <w:t xml:space="preserve"> задолженности</w:t>
                </w:r>
                <w:r w:rsidRPr="007D3452">
                  <w:t xml:space="preserve"> </w:t>
                </w:r>
                <w:r>
                  <w:t>— д</w:t>
                </w:r>
                <w:r w:rsidR="007D3452" w:rsidRPr="007D3452">
                  <w:t xml:space="preserve">окумент </w:t>
                </w:r>
                <w:r w:rsidR="003A14B5">
                  <w:t xml:space="preserve">по форме КНД 1120101 и </w:t>
                </w:r>
                <w:r w:rsidR="007D3452">
                  <w:t>документ</w:t>
                </w:r>
                <w:r w:rsidR="003A14B5">
                  <w:t xml:space="preserve"> по форме КНД 1160080</w:t>
                </w:r>
                <w:r w:rsidR="00617F78">
                  <w:t xml:space="preserve">, полученные не ранее месяца </w:t>
                </w:r>
                <w:r w:rsidR="00617F78" w:rsidRPr="006F1D70">
                  <w:t xml:space="preserve">до дня размещения извещения о проведении </w:t>
                </w:r>
                <w:r w:rsidR="00617F78">
                  <w:t>закупки</w:t>
                </w:r>
                <w:r w:rsidR="000C70CF">
                  <w:t>.</w:t>
                </w:r>
              </w:p>
            </w:tc>
          </w:sdtContent>
        </w:sdt>
      </w:tr>
      <w:tr w:rsidR="00773FF0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73FF0" w:rsidRPr="0057727C" w:rsidRDefault="00773FF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73FF0" w:rsidRPr="007A6892" w:rsidRDefault="00773FF0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773FF0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5245" w:type="dxa"/>
            <w:vAlign w:val="center"/>
          </w:tcPr>
          <w:sdt>
            <w:sdtPr>
              <w:id w:val="1491977085"/>
              <w:placeholder>
                <w:docPart w:val="D8817EE18EDE44648226ADEEEF0CBDEC"/>
              </w:placeholder>
              <w15:color w:val="FFFF00"/>
            </w:sdtPr>
            <w:sdtEndPr/>
            <w:sdtContent>
              <w:p w:rsidR="00773FF0" w:rsidRDefault="00773FF0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BE0483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BE0483" w:rsidRPr="0057727C" w:rsidRDefault="00BE0483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BE0483" w:rsidRPr="00773FF0" w:rsidRDefault="00BE0483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E0483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5245" w:type="dxa"/>
            <w:vAlign w:val="center"/>
          </w:tcPr>
          <w:sdt>
            <w:sdtPr>
              <w:id w:val="219570571"/>
              <w:placeholder>
                <w:docPart w:val="D8817EE18EDE44648226ADEEEF0CBDEC"/>
              </w:placeholder>
              <w15:color w:val="FFFF00"/>
            </w:sdtPr>
            <w:sdtEndPr/>
            <w:sdtContent>
              <w:p w:rsidR="00BE0483" w:rsidRPr="00773FF0" w:rsidRDefault="00BE0483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773FF0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12574A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12574A" w:rsidRPr="0057727C" w:rsidRDefault="0012574A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12574A" w:rsidRPr="00BE0483" w:rsidRDefault="0012574A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Наличие опыта исполнения аналогичных договоров</w:t>
            </w:r>
          </w:p>
        </w:tc>
        <w:tc>
          <w:tcPr>
            <w:tcW w:w="5245" w:type="dxa"/>
            <w:vAlign w:val="center"/>
          </w:tcPr>
          <w:sdt>
            <w:sdtPr>
              <w:id w:val="-888957995"/>
              <w:placeholder>
                <w:docPart w:val="D8817EE18EDE44648226ADEEEF0CBDEC"/>
              </w:placeholder>
              <w15:color w:val="FFFF00"/>
            </w:sdtPr>
            <w:sdtEndPr/>
            <w:sdtContent>
              <w:p w:rsidR="0012574A" w:rsidRPr="008A5D69" w:rsidRDefault="00DB59F1" w:rsidP="003C6F93">
                <w:pPr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t xml:space="preserve">Указание </w:t>
                </w:r>
                <w:r w:rsidR="0012574A">
                  <w:t>в справке</w:t>
                </w:r>
                <w:r w:rsidR="0012574A" w:rsidRPr="0012574A">
                  <w:t xml:space="preserve"> об опыте участника закупки</w:t>
                </w:r>
                <w:r w:rsidR="0012574A">
                  <w:t xml:space="preserve"> </w:t>
                </w:r>
                <w:r w:rsidR="003C6F93" w:rsidRPr="003C6F93">
                  <w:t xml:space="preserve">минимум на один договор </w:t>
                </w:r>
                <w:r w:rsidR="0012574A">
                  <w:t>(по форме заявки на участие закупки)</w:t>
                </w:r>
                <w:r w:rsidR="008B4F70">
                  <w:t>, копия этого договора</w:t>
                </w:r>
                <w:r w:rsidR="00083D72">
                  <w:t>,</w:t>
                </w:r>
                <w:r w:rsidR="008A5D69">
                  <w:t xml:space="preserve"> в соответствии с </w:t>
                </w:r>
                <w:r w:rsidR="008A5D69" w:rsidRPr="001779D4">
                  <w:rPr>
                    <w:rStyle w:val="affff"/>
                  </w:rPr>
                  <w:t>п.</w:t>
                </w:r>
                <w:r w:rsidR="00BA7687" w:rsidRPr="001779D4">
                  <w:rPr>
                    <w:rStyle w:val="affff"/>
                  </w:rPr>
                  <w:t xml:space="preserve"> </w:t>
                </w:r>
                <w:r w:rsidR="00BA7687" w:rsidRPr="001779D4">
                  <w:rPr>
                    <w:rStyle w:val="affff"/>
                  </w:rPr>
                  <w:fldChar w:fldCharType="begin"/>
                </w:r>
                <w:r w:rsidR="00BA7687" w:rsidRPr="001779D4">
                  <w:rPr>
                    <w:rStyle w:val="affff"/>
                  </w:rPr>
                  <w:instrText xml:space="preserve"> REF _Ref535245064 \r \h  \* MERGEFORMAT </w:instrText>
                </w:r>
                <w:r w:rsidR="00BA7687" w:rsidRPr="001779D4">
                  <w:rPr>
                    <w:rStyle w:val="affff"/>
                  </w:rPr>
                </w:r>
                <w:r w:rsidR="00BA7687" w:rsidRPr="001779D4">
                  <w:rPr>
                    <w:rStyle w:val="affff"/>
                  </w:rPr>
                  <w:fldChar w:fldCharType="separate"/>
                </w:r>
                <w:r w:rsidR="005C46CC">
                  <w:rPr>
                    <w:rStyle w:val="affff"/>
                  </w:rPr>
                  <w:t>7.7.1</w:t>
                </w:r>
                <w:r w:rsidR="00BA7687" w:rsidRPr="001779D4">
                  <w:rPr>
                    <w:rStyle w:val="affff"/>
                  </w:rPr>
                  <w:fldChar w:fldCharType="end"/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 xml:space="preserve"> </w:t>
                </w:r>
                <w:r w:rsidR="00B27040" w:rsidRPr="00083D72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(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о</w:t>
                </w:r>
                <w:r w:rsidR="00BA7687" w:rsidRPr="00BA7687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собенности рассмотрения сведений об опыте</w:t>
                </w:r>
                <w:r w:rsidR="00B27040">
                  <w:rPr>
                    <w:rFonts w:eastAsia="Times New Roman" w:cs="Arial"/>
                    <w:i/>
                    <w:color w:val="000000" w:themeColor="text1"/>
                    <w:lang w:eastAsia="ru-RU"/>
                  </w:rPr>
                  <w:t>)</w:t>
                </w:r>
              </w:p>
            </w:sdtContent>
          </w:sdt>
        </w:tc>
      </w:tr>
      <w:tr w:rsidR="006724D0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6724D0" w:rsidRPr="0057727C" w:rsidRDefault="006724D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6724D0" w:rsidRPr="0078597D" w:rsidRDefault="006724D0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Наличие финансовых ресурсов</w:t>
            </w:r>
          </w:p>
        </w:tc>
        <w:tc>
          <w:tcPr>
            <w:tcW w:w="5245" w:type="dxa"/>
            <w:vAlign w:val="center"/>
          </w:tcPr>
          <w:sdt>
            <w:sdtPr>
              <w:id w:val="411744090"/>
              <w:placeholder>
                <w:docPart w:val="C3210B5E7A734786864670EEFA415F1E"/>
              </w:placeholder>
              <w15:color w:val="FFFF00"/>
            </w:sdtPr>
            <w:sdtEndPr/>
            <w:sdtContent>
              <w:p w:rsidR="00BF5A67" w:rsidRDefault="006724D0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1.</w:t>
                </w:r>
                <w:r>
                  <w:t xml:space="preserve"> К</w:t>
                </w:r>
                <w:r w:rsidRPr="001F1860">
                  <w:t xml:space="preserve">опии бухгалтерского баланса, отчета о прибылях и убытках за последний </w:t>
                </w:r>
                <w:r w:rsidR="005C4FBA">
                  <w:t>отчетный период</w:t>
                </w:r>
                <w:r w:rsidR="00E639F5">
                  <w:t xml:space="preserve"> и за последний </w:t>
                </w:r>
                <w:r w:rsidR="00E639F5" w:rsidRPr="00AA4518">
                  <w:rPr>
                    <w:i/>
                  </w:rPr>
                  <w:t>полный</w:t>
                </w:r>
                <w:r w:rsidR="00E639F5">
                  <w:t xml:space="preserve"> год</w:t>
                </w:r>
                <w:r w:rsidR="005C4FBA">
                  <w:t>.</w:t>
                </w:r>
              </w:p>
              <w:p w:rsidR="006724D0" w:rsidRDefault="00BF5A6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2.</w:t>
                </w:r>
                <w:r w:rsidR="00C8764F">
                  <w:t xml:space="preserve"> Д</w:t>
                </w:r>
                <w:r w:rsidR="00C8764F" w:rsidRPr="001F1860">
                  <w:t>ля предприятий, состоящих на учете по упр</w:t>
                </w:r>
                <w:r w:rsidR="00C8764F">
                  <w:t>ощенной системе налогообложения</w:t>
                </w:r>
                <w:r w:rsidR="00B971AC">
                  <w:t xml:space="preserve"> —</w:t>
                </w:r>
                <w:r>
                  <w:t xml:space="preserve"> </w:t>
                </w:r>
                <w:r w:rsidR="00C8764F">
                  <w:t>к</w:t>
                </w:r>
                <w:r w:rsidR="00354916" w:rsidRPr="001F1860">
                  <w:t>опи</w:t>
                </w:r>
                <w:r w:rsidR="00FD2D72">
                  <w:t>я</w:t>
                </w:r>
                <w:r w:rsidR="00354916" w:rsidRPr="001F1860">
                  <w:t xml:space="preserve"> </w:t>
                </w:r>
                <w:r w:rsidR="00FD2D72">
                  <w:t>н</w:t>
                </w:r>
                <w:r w:rsidR="00FD2D72" w:rsidRPr="00FD2D72">
                  <w:t>алогов</w:t>
                </w:r>
                <w:r w:rsidR="00FD2D72">
                  <w:t>ой</w:t>
                </w:r>
                <w:r w:rsidR="00FD2D72" w:rsidRPr="00FD2D72">
                  <w:t xml:space="preserve"> деклараци</w:t>
                </w:r>
                <w:r w:rsidR="00FD2D72">
                  <w:t>и</w:t>
                </w:r>
                <w:r w:rsidR="00FD2D72" w:rsidRPr="00FD2D72">
                  <w:t xml:space="preserve"> по налогу, уплачиваемому в связи с применением упр</w:t>
                </w:r>
                <w:r w:rsidR="00C8764F">
                  <w:t>ощенной системы налогообложения</w:t>
                </w:r>
                <w:r w:rsidR="00AA4518" w:rsidRPr="001F1860">
                  <w:t xml:space="preserve"> за последний </w:t>
                </w:r>
                <w:r w:rsidR="00AA4518">
                  <w:t xml:space="preserve">отчетный период и за последний </w:t>
                </w:r>
                <w:r w:rsidR="00AA4518" w:rsidRPr="00AA4518">
                  <w:rPr>
                    <w:i/>
                  </w:rPr>
                  <w:t>полный</w:t>
                </w:r>
                <w:r w:rsidR="00AA4518">
                  <w:t xml:space="preserve"> год</w:t>
                </w:r>
                <w:r w:rsidR="006724D0">
                  <w:t>.</w:t>
                </w:r>
              </w:p>
              <w:p w:rsidR="006724D0" w:rsidRDefault="00D815E5" w:rsidP="005A1FC0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54916">
                  <w:rPr>
                    <w:b/>
                  </w:rPr>
                  <w:t>3</w:t>
                </w:r>
                <w:r w:rsidR="006724D0" w:rsidRPr="00354916">
                  <w:rPr>
                    <w:b/>
                  </w:rPr>
                  <w:t>.</w:t>
                </w:r>
                <w:r w:rsidR="006724D0">
                  <w:t xml:space="preserve"> </w:t>
                </w:r>
                <w:r w:rsidR="005A1FC0">
                  <w:t>Д</w:t>
                </w:r>
                <w:r w:rsidR="005A1FC0" w:rsidRPr="00C56A36">
                  <w:t>ля нерезидентов Российской Фе</w:t>
                </w:r>
                <w:r w:rsidR="005A1FC0">
                  <w:t>дерации (иная форма отчетности</w:t>
                </w:r>
                <w:r w:rsidR="00B971AC">
                  <w:t xml:space="preserve"> —</w:t>
                </w:r>
                <w:r w:rsidR="005A1FC0">
                  <w:t xml:space="preserve"> з</w:t>
                </w:r>
                <w:r w:rsidR="00DB1664">
                  <w:t>аверенная</w:t>
                </w:r>
                <w:r w:rsidR="00DB1664" w:rsidRPr="006D787B">
                  <w:t xml:space="preserve"> участником отчетность в соответствие со стандартами, применимыми для </w:t>
                </w:r>
                <w:r w:rsidR="00DB1664">
                  <w:t>б</w:t>
                </w:r>
                <w:r w:rsidR="00DB1664" w:rsidRPr="006D787B">
                  <w:t xml:space="preserve">ухгалтерской отчетности </w:t>
                </w:r>
                <w:r w:rsidR="00DB1664">
                  <w:t>в</w:t>
                </w:r>
                <w:r w:rsidR="00DB1664" w:rsidRPr="006D787B">
                  <w:t xml:space="preserve"> </w:t>
                </w:r>
                <w:r w:rsidR="00843C75" w:rsidRPr="00C56A36">
                  <w:t>Российской Фе</w:t>
                </w:r>
                <w:r w:rsidR="00843C75">
                  <w:t xml:space="preserve">дерации </w:t>
                </w:r>
                <w:r w:rsidR="00DB1664" w:rsidRPr="006D787B">
                  <w:t>(</w:t>
                </w:r>
                <w:r w:rsidR="00DB1664">
                  <w:t>б</w:t>
                </w:r>
                <w:r w:rsidR="00DB1664" w:rsidRPr="006D787B">
                  <w:t xml:space="preserve">ухгалтерский баланс, </w:t>
                </w:r>
                <w:r w:rsidR="00DB1664">
                  <w:t>о</w:t>
                </w:r>
                <w:r w:rsidR="00DB1664" w:rsidRPr="006D787B">
                  <w:t>тч</w:t>
                </w:r>
                <w:r w:rsidR="00DB1664">
                  <w:t>е</w:t>
                </w:r>
                <w:r w:rsidR="00DB1664" w:rsidRPr="006D787B">
                  <w:t xml:space="preserve">т о прибылях и убытках, </w:t>
                </w:r>
                <w:r w:rsidR="00DB1664">
                  <w:t>о</w:t>
                </w:r>
                <w:r w:rsidR="00DB1664" w:rsidRPr="006D787B">
                  <w:t>тчет о движении денежных средств)</w:t>
                </w:r>
                <w:r w:rsidR="00126AD0" w:rsidRPr="001F1860">
                  <w:t xml:space="preserve"> за последний </w:t>
                </w:r>
                <w:r w:rsidR="00126AD0">
                  <w:t xml:space="preserve">отчетный период и за последний </w:t>
                </w:r>
                <w:r w:rsidR="00126AD0" w:rsidRPr="00AA4518">
                  <w:rPr>
                    <w:i/>
                  </w:rPr>
                  <w:t>полный</w:t>
                </w:r>
                <w:r w:rsidR="00126AD0">
                  <w:t xml:space="preserve"> год</w:t>
                </w:r>
                <w:r w:rsidR="006724D0" w:rsidRPr="006D787B">
                  <w:t>.</w:t>
                </w:r>
              </w:p>
            </w:sdtContent>
          </w:sdt>
        </w:tc>
      </w:tr>
      <w:tr w:rsidR="00AD60F1" w:rsidTr="00E14F9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5F3AAF" w:rsidRPr="004454D0" w:rsidRDefault="00AD60F1" w:rsidP="004454D0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lang w:val="en-US"/>
              </w:rPr>
            </w:pPr>
            <w:r w:rsidRPr="00AD60F1">
              <w:t>Наличие необходимых кадровых ресурсов</w:t>
            </w:r>
          </w:p>
        </w:tc>
        <w:tc>
          <w:tcPr>
            <w:tcW w:w="5245" w:type="dxa"/>
            <w:vAlign w:val="center"/>
          </w:tcPr>
          <w:p w:rsidR="00AD60F1" w:rsidRDefault="005C46CC" w:rsidP="005C4FBA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sdt>
              <w:sdtPr>
                <w:id w:val="964774210"/>
                <w:placeholder>
                  <w:docPart w:val="FDA4104903FB4CC5990ED5F779AC0FA7"/>
                </w:placeholder>
                <w15:color w:val="FFFF00"/>
              </w:sdtPr>
              <w:sdtEndPr/>
              <w:sdtContent>
                <w:r w:rsidR="001A19D0">
                  <w:rPr>
                    <w:noProof/>
                  </w:rPr>
                  <w:fldChar w:fldCharType="begin"/>
                </w:r>
                <w:r w:rsidR="001A19D0">
                  <w:rPr>
                    <w:noProof/>
                  </w:rPr>
                  <w:instrText xml:space="preserve"> MERGEFIELD "Документ_кадровых_ресурсов" </w:instrText>
                </w:r>
                <w:r w:rsidR="001A19D0"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Требование не установлено</w:t>
                </w:r>
                <w:r w:rsidR="001A19D0">
                  <w:rPr>
                    <w:noProof/>
                  </w:rPr>
                  <w:fldChar w:fldCharType="end"/>
                </w:r>
              </w:sdtContent>
            </w:sdt>
          </w:p>
        </w:tc>
      </w:tr>
      <w:tr w:rsidR="00AD60F1" w:rsidTr="00E14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57727C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D60F1" w:rsidRDefault="00AD60F1" w:rsidP="004454D0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D60F1">
              <w:t>Наличие необходимых производственных и материально-технических ресурсов</w:t>
            </w:r>
          </w:p>
        </w:tc>
        <w:tc>
          <w:tcPr>
            <w:tcW w:w="5245" w:type="dxa"/>
            <w:vAlign w:val="center"/>
          </w:tcPr>
          <w:p w:rsidR="00AD60F1" w:rsidRDefault="005C46CC" w:rsidP="00DE147E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sdt>
              <w:sdtPr>
                <w:id w:val="1973639553"/>
                <w:placeholder>
                  <w:docPart w:val="B472E332DF674830B437BEE774A2CF7A"/>
                </w:placeholder>
                <w15:color w:val="FFFF00"/>
              </w:sdtPr>
              <w:sdtEndPr/>
              <w:sdtContent>
                <w:r w:rsidR="001A19D0">
                  <w:rPr>
                    <w:noProof/>
                  </w:rPr>
                  <w:fldChar w:fldCharType="begin"/>
                </w:r>
                <w:r w:rsidR="001A19D0">
                  <w:rPr>
                    <w:noProof/>
                  </w:rPr>
                  <w:instrText xml:space="preserve"> MERGEFIELD "Документ_производственных_и_материально" </w:instrText>
                </w:r>
                <w:r w:rsidR="001A19D0">
                  <w:rPr>
                    <w:noProof/>
                  </w:rPr>
                  <w:fldChar w:fldCharType="separate"/>
                </w:r>
                <w:r w:rsidR="00C4288F">
                  <w:rPr>
                    <w:noProof/>
                  </w:rPr>
                  <w:t>Справка о материально-технических ресурсах</w:t>
                </w:r>
                <w:r w:rsidR="001A19D0">
                  <w:rPr>
                    <w:noProof/>
                  </w:rPr>
                  <w:fldChar w:fldCharType="end"/>
                </w:r>
              </w:sdtContent>
            </w:sdt>
          </w:p>
        </w:tc>
      </w:tr>
    </w:tbl>
    <w:p w:rsidR="00B377D5" w:rsidRDefault="00B377D5" w:rsidP="00B13C86">
      <w:pPr>
        <w:pStyle w:val="113"/>
        <w:pageBreakBefore/>
      </w:pPr>
      <w:r>
        <w:lastRenderedPageBreak/>
        <w:t>Перечень</w:t>
      </w:r>
      <w:r w:rsidRPr="00B377D5">
        <w:t xml:space="preserve"> </w:t>
      </w:r>
      <w:r>
        <w:t xml:space="preserve">специальных </w:t>
      </w:r>
      <w:r w:rsidR="00B27C69">
        <w:t>требований к участникам закупки</w:t>
      </w:r>
    </w:p>
    <w:tbl>
      <w:tblPr>
        <w:tblStyle w:val="affffb"/>
        <w:tblW w:w="8508" w:type="dxa"/>
        <w:tblLook w:val="04A0" w:firstRow="1" w:lastRow="0" w:firstColumn="1" w:lastColumn="0" w:noHBand="0" w:noVBand="1"/>
      </w:tblPr>
      <w:tblGrid>
        <w:gridCol w:w="458"/>
        <w:gridCol w:w="3118"/>
        <w:gridCol w:w="4932"/>
      </w:tblGrid>
      <w:tr w:rsidR="00B377D5" w:rsidRPr="0047532E" w:rsidTr="00D40D9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B377D5" w:rsidRPr="0047532E" w:rsidRDefault="00B377D5" w:rsidP="00FA002A">
            <w:pPr>
              <w:suppressAutoHyphens/>
            </w:pPr>
            <w:r w:rsidRPr="0047532E">
              <w:t>№</w:t>
            </w:r>
          </w:p>
        </w:tc>
        <w:tc>
          <w:tcPr>
            <w:tcW w:w="3118" w:type="dxa"/>
            <w:vAlign w:val="center"/>
          </w:tcPr>
          <w:p w:rsidR="00B377D5" w:rsidRPr="0047532E" w:rsidRDefault="00B377D5" w:rsidP="00FA002A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Требование</w:t>
            </w:r>
          </w:p>
        </w:tc>
        <w:tc>
          <w:tcPr>
            <w:tcW w:w="4932" w:type="dxa"/>
            <w:vAlign w:val="center"/>
          </w:tcPr>
          <w:p w:rsidR="00B377D5" w:rsidRPr="0047532E" w:rsidRDefault="00E20ECC" w:rsidP="00903D5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E20ECC">
              <w:t>Документы (сведения), подтверждающие соответствие требованию</w:t>
            </w:r>
            <w:r w:rsidR="00F860C9">
              <w:rPr>
                <w:rStyle w:val="affffff1"/>
              </w:rPr>
              <w:footnoteReference w:id="2"/>
            </w:r>
          </w:p>
        </w:tc>
      </w:tr>
      <w:tr w:rsidR="00DF23A4" w:rsidTr="00D40D9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DF23A4" w:rsidRDefault="00DF23A4" w:rsidP="00D40D99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Соответствие критериям отнесения к субъектам малого и среднего предпринимательства, предусмотренным Федеральным</w:t>
            </w:r>
            <w:r w:rsidRPr="004861FF">
              <w:t xml:space="preserve"> закон</w:t>
            </w:r>
            <w:r>
              <w:t>ом</w:t>
            </w:r>
            <w:r w:rsidRPr="004861FF">
              <w:t xml:space="preserve"> </w:t>
            </w:r>
            <w:r>
              <w:t>№</w:t>
            </w:r>
            <w:r w:rsidRPr="004861FF">
              <w:t>209-ФЗ</w:t>
            </w:r>
            <w:r>
              <w:t xml:space="preserve"> от 24.07.2007</w:t>
            </w:r>
          </w:p>
        </w:tc>
        <w:sdt>
          <w:sdtPr>
            <w:id w:val="468255777"/>
            <w:placeholder>
              <w:docPart w:val="4C6C8D8A00194956BD7F363416E68561"/>
            </w:placeholder>
            <w15:color w:val="FFFF00"/>
          </w:sdtPr>
          <w:sdtEndPr/>
          <w:sdtContent>
            <w:tc>
              <w:tcPr>
                <w:tcW w:w="4932" w:type="dxa"/>
                <w:vAlign w:val="center"/>
              </w:tcPr>
              <w:p w:rsidR="00DF23A4" w:rsidRDefault="00DF23A4" w:rsidP="00D40D99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501BC5">
                  <w:fldChar w:fldCharType="begin"/>
                </w:r>
                <w:r w:rsidRPr="00501BC5">
                  <w:instrText xml:space="preserve"> IF  </w:instrText>
                </w: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"СМСП" </w:instrText>
                </w:r>
                <w:r>
                  <w:rPr>
                    <w:noProof/>
                  </w:rPr>
                  <w:fldChar w:fldCharType="separate"/>
                </w:r>
                <w:r w:rsidR="00C4288F" w:rsidRPr="007D6C5B">
                  <w:rPr>
                    <w:noProof/>
                  </w:rPr>
                  <w:instrText>False</w:instrText>
                </w:r>
                <w:r>
                  <w:rPr>
                    <w:noProof/>
                  </w:rPr>
                  <w:fldChar w:fldCharType="end"/>
                </w:r>
                <w:r w:rsidRPr="00501BC5">
                  <w:instrText xml:space="preserve"> = </w:instrText>
                </w:r>
                <w:r w:rsidRPr="00501BC5">
                  <w:rPr>
                    <w:lang w:val="en-US"/>
                  </w:rPr>
                  <w:instrText>True</w:instrText>
                </w:r>
                <w:r w:rsidRPr="00ED3E9E">
                  <w:instrText xml:space="preserve"> "Выписка из единого реестра субъектов малого и среднего предпринимательства или декларация о соответствии участника закупки критериям отнесения к субъектам малого и среднего предпринимательства" "</w:instrText>
                </w:r>
                <w:r w:rsidRPr="00501BC5">
                  <w:instrText>Требование не установлено</w:instrText>
                </w:r>
                <w:r w:rsidRPr="00ED3E9E">
                  <w:instrText xml:space="preserve">" </w:instrText>
                </w:r>
                <w:r w:rsidRPr="00501BC5">
                  <w:instrText xml:space="preserve">\* MERGEFORMAT </w:instrText>
                </w:r>
                <w:r w:rsidRPr="00501BC5">
                  <w:fldChar w:fldCharType="separate"/>
                </w:r>
                <w:r w:rsidR="005C46CC" w:rsidRPr="005C46CC">
                  <w:rPr>
                    <w:bCs/>
                    <w:noProof/>
                  </w:rPr>
                  <w:t>Требование не установлено</w:t>
                </w:r>
                <w:r w:rsidRPr="00501BC5">
                  <w:fldChar w:fldCharType="end"/>
                </w:r>
              </w:p>
            </w:tc>
          </w:sdtContent>
        </w:sdt>
      </w:tr>
      <w:tr w:rsidR="00DF23A4" w:rsidTr="00D40D9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DF23A4" w:rsidRDefault="005B4BEF" w:rsidP="00453E7E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С</w:t>
            </w:r>
            <w:r w:rsidR="00DF23A4">
              <w:t>оответствие субподрядчиков требованиям</w:t>
            </w:r>
          </w:p>
        </w:tc>
        <w:tc>
          <w:tcPr>
            <w:tcW w:w="4932" w:type="dxa"/>
            <w:vAlign w:val="center"/>
          </w:tcPr>
          <w:p w:rsidR="00DF23A4" w:rsidRDefault="009A2C78" w:rsidP="00BF0E9D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fldSimple w:instr=" MERGEFIELD &quot;Возможность_привлечения_субподрядчиков&quot; ">
              <w:r w:rsidR="00C4288F" w:rsidRPr="007D6C5B">
                <w:rPr>
                  <w:noProof/>
                </w:rPr>
                <w:t>Документы, подтверждающие соответствие субподрядчиков требованиям</w:t>
              </w:r>
            </w:fldSimple>
          </w:p>
        </w:tc>
      </w:tr>
      <w:tr w:rsidR="00DF23A4" w:rsidTr="00D40D9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DF23A4" w:rsidRPr="007A6892" w:rsidRDefault="00DF23A4" w:rsidP="00D40D99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Разрешение на выполнение работ, оказание услуг</w:t>
            </w:r>
          </w:p>
        </w:tc>
        <w:sdt>
          <w:sdtPr>
            <w:id w:val="-239564702"/>
            <w:placeholder>
              <w:docPart w:val="7C037B02C3F44E80A27B5C02A71A2A21"/>
            </w:placeholder>
            <w15:color w:val="FFFF00"/>
          </w:sdtPr>
          <w:sdtEndPr/>
          <w:sdtContent>
            <w:sdt>
              <w:sdtPr>
                <w:id w:val="327176005"/>
                <w:placeholder>
                  <w:docPart w:val="45238B32B3EE47CB817A4DC688AC7809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DF23A4" w:rsidRPr="0047532E" w:rsidRDefault="00DF23A4" w:rsidP="00D40D99">
                    <w:pPr>
                      <w:pStyle w:val="afffff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MERGEFIELD "Лицензия" </w:instrText>
                    </w:r>
                    <w:r>
                      <w:rPr>
                        <w:noProof/>
                      </w:rPr>
                      <w:fldChar w:fldCharType="separate"/>
                    </w:r>
                    <w:r w:rsidR="00C4288F" w:rsidRPr="007D6C5B">
                      <w:rPr>
                        <w:noProof/>
                      </w:rPr>
                      <w:t>Требование не установлено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DF23A4" w:rsidTr="00D40D9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DF23A4" w:rsidRPr="00B4490B" w:rsidRDefault="00DF23A4" w:rsidP="00D40D99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rPr>
                <w:noProof/>
              </w:rPr>
              <w:t>Членство в саморегул</w:t>
            </w:r>
            <w:r w:rsidR="00646675">
              <w:rPr>
                <w:noProof/>
              </w:rPr>
              <w:t>и</w:t>
            </w:r>
            <w:r>
              <w:rPr>
                <w:noProof/>
              </w:rPr>
              <w:t>руемой организации</w:t>
            </w:r>
          </w:p>
        </w:tc>
        <w:sdt>
          <w:sdtPr>
            <w:id w:val="81182459"/>
            <w:placeholder>
              <w:docPart w:val="ADCD93D0BD12476B9A772C2E3D99BE36"/>
            </w:placeholder>
            <w15:color w:val="FFFF00"/>
          </w:sdtPr>
          <w:sdtEndPr/>
          <w:sdtContent>
            <w:tc>
              <w:tcPr>
                <w:tcW w:w="4932" w:type="dxa"/>
                <w:vAlign w:val="center"/>
              </w:tcPr>
              <w:p w:rsidR="00DF23A4" w:rsidRDefault="00DF23A4" w:rsidP="00D40D99">
                <w:pPr>
                  <w:pStyle w:val="afffff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>
                  <w:rPr>
                    <w:noProof/>
                  </w:rPr>
                  <w:fldChar w:fldCharType="begin"/>
                </w:r>
                <w:r>
                  <w:rPr>
                    <w:noProof/>
                  </w:rPr>
                  <w:instrText xml:space="preserve"> MERGEFIELD "Документ_о_СРО" </w:instrText>
                </w:r>
                <w:r>
                  <w:rPr>
                    <w:noProof/>
                  </w:rPr>
                  <w:fldChar w:fldCharType="separate"/>
                </w:r>
                <w:r w:rsidR="00C4288F" w:rsidRPr="007D6C5B">
                  <w:rPr>
                    <w:noProof/>
                  </w:rPr>
                  <w:t>Требование не установлено</w:t>
                </w:r>
                <w:r>
                  <w:rPr>
                    <w:noProof/>
                  </w:rPr>
                  <w:fldChar w:fldCharType="end"/>
                </w:r>
                <w:r>
                  <w:t xml:space="preserve"> </w:t>
                </w:r>
              </w:p>
            </w:tc>
          </w:sdtContent>
        </w:sdt>
      </w:tr>
      <w:tr w:rsidR="00DF23A4" w:rsidTr="00D40D9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8" w:type="dxa"/>
            <w:vAlign w:val="center"/>
          </w:tcPr>
          <w:p w:rsidR="00DF23A4" w:rsidRPr="0057727C" w:rsidRDefault="00DF23A4" w:rsidP="00DF23A4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sdt>
            <w:sdtPr>
              <w:id w:val="347765857"/>
              <w:placeholder>
                <w:docPart w:val="E11EDB8B9B1A4D94B5A548E8CB737693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DF23A4" w:rsidRDefault="00DF23A4" w:rsidP="00D40D99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t>Аттестация НАКС</w:t>
                </w:r>
              </w:p>
            </w:sdtContent>
          </w:sdt>
        </w:tc>
        <w:sdt>
          <w:sdtPr>
            <w:id w:val="-678418893"/>
            <w:placeholder>
              <w:docPart w:val="B7775B53F5EA44F3916D90BD7F081E09"/>
            </w:placeholder>
            <w15:color w:val="FFFF00"/>
          </w:sdtPr>
          <w:sdtEndPr/>
          <w:sdtContent>
            <w:sdt>
              <w:sdtPr>
                <w:id w:val="1793399717"/>
                <w:placeholder>
                  <w:docPart w:val="A2CFF9F1CCA64611AE68B70BCD11D6E5"/>
                </w:placeholder>
                <w15:color w:val="FFFF00"/>
              </w:sdtPr>
              <w:sdtEndPr/>
              <w:sdtContent>
                <w:tc>
                  <w:tcPr>
                    <w:tcW w:w="4932" w:type="dxa"/>
                    <w:vAlign w:val="center"/>
                  </w:tcPr>
                  <w:p w:rsidR="00DF23A4" w:rsidRDefault="009A2C78" w:rsidP="00D40D99">
                    <w:pPr>
                      <w:pStyle w:val="afffff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/w:pPr>
                    <w:fldSimple w:instr=" MERGEFIELD Документ_требования_об_аттестации_НАКС ">
                      <w:r w:rsidR="00C4288F" w:rsidRPr="007D6C5B">
                        <w:rPr>
                          <w:noProof/>
                        </w:rPr>
                        <w:t>Требование не установлено</w:t>
                      </w:r>
                    </w:fldSimple>
                  </w:p>
                </w:tc>
              </w:sdtContent>
            </w:sdt>
          </w:sdtContent>
        </w:sdt>
      </w:tr>
    </w:tbl>
    <w:p w:rsidR="006F77E2" w:rsidRDefault="006F77E2" w:rsidP="006F77E2">
      <w:pPr>
        <w:pStyle w:val="1"/>
        <w:numPr>
          <w:ilvl w:val="0"/>
          <w:numId w:val="0"/>
        </w:numPr>
        <w:sectPr w:rsidR="006F77E2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696A07" w:rsidRDefault="00696A07" w:rsidP="00696A07">
      <w:pPr>
        <w:pStyle w:val="1"/>
      </w:pPr>
      <w:bookmarkStart w:id="9" w:name="_Ref534988683"/>
      <w:bookmarkStart w:id="10" w:name="_Toc74640261"/>
      <w:bookmarkStart w:id="11" w:name="_Ref534988777"/>
      <w:r>
        <w:lastRenderedPageBreak/>
        <w:t>Требования к заявке на участие в закупке</w:t>
      </w:r>
      <w:bookmarkEnd w:id="9"/>
      <w:bookmarkEnd w:id="10"/>
    </w:p>
    <w:p w:rsidR="00696A07" w:rsidRDefault="00421159" w:rsidP="00696A07">
      <w:pPr>
        <w:pStyle w:val="113"/>
      </w:pPr>
      <w:r>
        <w:t>С</w:t>
      </w:r>
      <w:r w:rsidR="00696A07">
        <w:t>остав заявки</w:t>
      </w:r>
    </w:p>
    <w:p w:rsidR="00480129" w:rsidRDefault="00696A07" w:rsidP="00130788">
      <w:pPr>
        <w:pStyle w:val="111"/>
      </w:pPr>
      <w:r>
        <w:t>Заявк</w:t>
      </w:r>
      <w:r w:rsidR="00421159">
        <w:t>у</w:t>
      </w:r>
      <w:r>
        <w:t xml:space="preserve"> </w:t>
      </w:r>
      <w:r w:rsidR="004D551B">
        <w:t>(част</w:t>
      </w:r>
      <w:r w:rsidR="00421159">
        <w:t>ь</w:t>
      </w:r>
      <w:r w:rsidR="004D551B">
        <w:t xml:space="preserve"> заявки) </w:t>
      </w:r>
      <w:r>
        <w:t xml:space="preserve">на участие в закупке </w:t>
      </w:r>
      <w:r w:rsidR="00421159">
        <w:t>должны</w:t>
      </w:r>
      <w:r>
        <w:t xml:space="preserve"> </w:t>
      </w:r>
      <w:r w:rsidR="00421159">
        <w:t xml:space="preserve">составлять </w:t>
      </w:r>
      <w:r>
        <w:t>сведения и документы, определенные в форме заявки</w:t>
      </w:r>
      <w:r w:rsidR="004D551B">
        <w:t xml:space="preserve"> (</w:t>
      </w:r>
      <w:r w:rsidR="004057BA">
        <w:t xml:space="preserve">форме </w:t>
      </w:r>
      <w:r w:rsidR="004D551B">
        <w:t>части заявки)</w:t>
      </w:r>
      <w:r>
        <w:t xml:space="preserve"> на участие в закупке и в документации о закупке.</w:t>
      </w:r>
    </w:p>
    <w:p w:rsidR="00552DD0" w:rsidRDefault="00822180" w:rsidP="00130788">
      <w:pPr>
        <w:pStyle w:val="111"/>
      </w:pPr>
      <w:r>
        <w:t>Указание информации в части заявки</w:t>
      </w:r>
      <w:r w:rsidRPr="00552DD0">
        <w:t xml:space="preserve"> </w:t>
      </w:r>
      <w:r>
        <w:t>на участие в закупке, не предусмотренной формой части заявки, не влечет отклонение заявки на участие в закупке.</w:t>
      </w:r>
    </w:p>
    <w:p w:rsidR="005A5FA9" w:rsidRDefault="005A5FA9" w:rsidP="005A5FA9">
      <w:pPr>
        <w:pStyle w:val="113"/>
      </w:pPr>
      <w:r>
        <w:t>Форма заявки</w:t>
      </w:r>
    </w:p>
    <w:p w:rsidR="00173337" w:rsidRPr="00173337" w:rsidRDefault="005A5FA9" w:rsidP="00421159">
      <w:pPr>
        <w:pStyle w:val="111"/>
      </w:pPr>
      <w:r>
        <w:t>Форма заявки на участие</w:t>
      </w:r>
      <w:r w:rsidR="00824FDA">
        <w:t xml:space="preserve"> </w:t>
      </w:r>
      <w:r>
        <w:t xml:space="preserve">в закупке </w:t>
      </w:r>
      <w:r w:rsidR="00824FDA">
        <w:t xml:space="preserve">(форма части заявки на участие в закупке) </w:t>
      </w:r>
      <w:r>
        <w:t>определяется формой, прилагаемой к документации о закупке.</w:t>
      </w:r>
    </w:p>
    <w:p w:rsidR="00FE3E2C" w:rsidRDefault="00FE3E2C" w:rsidP="00FE3E2C">
      <w:pPr>
        <w:pStyle w:val="113"/>
      </w:pPr>
      <w:r>
        <w:t>Оформление заявки</w:t>
      </w:r>
    </w:p>
    <w:p w:rsidR="00822180" w:rsidRDefault="00822180" w:rsidP="00850327">
      <w:pPr>
        <w:pStyle w:val="111"/>
      </w:pPr>
      <w:r>
        <w:t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закупки.</w:t>
      </w:r>
    </w:p>
    <w:p w:rsidR="00BE6564" w:rsidRDefault="00BE6564" w:rsidP="00850327">
      <w:pPr>
        <w:pStyle w:val="111"/>
      </w:pPr>
      <w:r>
        <w:t xml:space="preserve">Оригиналы электронных документов </w:t>
      </w:r>
      <w:r w:rsidR="00605A14">
        <w:t>могут</w:t>
      </w:r>
      <w:r>
        <w:t xml:space="preserve"> быть подписаны электронной подписью.</w:t>
      </w:r>
    </w:p>
    <w:p w:rsidR="00822180" w:rsidRDefault="00822180" w:rsidP="00850327">
      <w:pPr>
        <w:pStyle w:val="111"/>
      </w:pPr>
      <w:r>
        <w:t>Электронный документ должен допускать поиск и копирование произвольных фрагментов.</w:t>
      </w:r>
    </w:p>
    <w:p w:rsidR="00822180" w:rsidRDefault="00822180" w:rsidP="00A1655D">
      <w:pPr>
        <w:pStyle w:val="111"/>
      </w:pPr>
      <w:r>
        <w:t>Электронные формы заявки заполняются в формах, прилагаемых к документации о закупке.</w:t>
      </w:r>
    </w:p>
    <w:p w:rsidR="00822180" w:rsidRDefault="00822180" w:rsidP="00A1655D">
      <w:pPr>
        <w:pStyle w:val="111"/>
      </w:pPr>
      <w:r>
        <w:t>Заполненные формы заявки представляются в том же виде, в каком были заполнены (не требуется перевод в другой формат)</w:t>
      </w:r>
      <w:r w:rsidRPr="00D9475E">
        <w:t>.</w:t>
      </w:r>
    </w:p>
    <w:p w:rsidR="00421159" w:rsidRDefault="00822180" w:rsidP="00BE6564">
      <w:pPr>
        <w:pStyle w:val="111"/>
      </w:pPr>
      <w:r>
        <w:t>Не требуется распечатывание заполненных электронных форм, их подписание и сканирование.</w:t>
      </w:r>
    </w:p>
    <w:p w:rsidR="00421159" w:rsidRDefault="00421159" w:rsidP="00421159">
      <w:pPr>
        <w:pStyle w:val="113"/>
      </w:pPr>
      <w:r>
        <w:t>Содержание заявки</w:t>
      </w:r>
    </w:p>
    <w:p w:rsidR="00C47B45" w:rsidRDefault="00C47B45" w:rsidP="00C47B45">
      <w:pPr>
        <w:pStyle w:val="111"/>
      </w:pPr>
      <w:r w:rsidRPr="00075178">
        <w:t>Заявка</w:t>
      </w:r>
      <w:r>
        <w:t xml:space="preserve"> составляется на русском языке.</w:t>
      </w:r>
    </w:p>
    <w:p w:rsidR="00C47B45" w:rsidRDefault="00C47B45" w:rsidP="00C47B45">
      <w:pPr>
        <w:pStyle w:val="111"/>
      </w:pPr>
      <w:r>
        <w:t>Документы, представляемые</w:t>
      </w:r>
      <w:r w:rsidRPr="00304C71">
        <w:t xml:space="preserve"> на иностранном языке</w:t>
      </w:r>
      <w:r>
        <w:t>,</w:t>
      </w:r>
      <w:r w:rsidRPr="00304C71">
        <w:t xml:space="preserve"> должн</w:t>
      </w:r>
      <w:r>
        <w:t>ы</w:t>
      </w:r>
      <w:r w:rsidRPr="00304C71">
        <w:t xml:space="preserve"> сопровождаться представлением перевода на русский язык</w:t>
      </w:r>
      <w:r>
        <w:t xml:space="preserve">, </w:t>
      </w:r>
      <w:r w:rsidRPr="00304C71">
        <w:t>заверенного надлежащим образом</w:t>
      </w:r>
      <w:r>
        <w:t>.</w:t>
      </w:r>
    </w:p>
    <w:p w:rsidR="00C47B45" w:rsidRDefault="00C47B45" w:rsidP="00C47B45">
      <w:pPr>
        <w:pStyle w:val="111"/>
      </w:pPr>
      <w:r w:rsidRPr="00585125"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</w:t>
      </w:r>
      <w:r>
        <w:t>.</w:t>
      </w:r>
    </w:p>
    <w:p w:rsidR="00C47B45" w:rsidRPr="00245E58" w:rsidRDefault="00C47B45" w:rsidP="00C47B45">
      <w:pPr>
        <w:pStyle w:val="111"/>
        <w:rPr>
          <w:color w:val="auto"/>
        </w:rPr>
      </w:pPr>
      <w:r>
        <w:t>Все документы, входящие в состав заявки на участие в закупке, должны иметь четко читаемый текст.</w:t>
      </w:r>
    </w:p>
    <w:p w:rsidR="00245E58" w:rsidRPr="00226453" w:rsidRDefault="00245E58" w:rsidP="00C47B45">
      <w:pPr>
        <w:pStyle w:val="111"/>
        <w:rPr>
          <w:color w:val="auto"/>
        </w:rPr>
      </w:pPr>
      <w:r>
        <w:t>Заявка не должна содержать противоречивую информацию или допускать двусмысленных толкований.</w:t>
      </w:r>
    </w:p>
    <w:p w:rsidR="00226453" w:rsidRPr="00226453" w:rsidRDefault="00226453" w:rsidP="00226453">
      <w:pPr>
        <w:pStyle w:val="111"/>
        <w:rPr>
          <w:color w:val="auto"/>
        </w:rPr>
      </w:pPr>
      <w:r w:rsidRPr="00226453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:rsidR="00226453" w:rsidRPr="002B6816" w:rsidRDefault="00226453" w:rsidP="00226453">
      <w:pPr>
        <w:pStyle w:val="111"/>
        <w:numPr>
          <w:ilvl w:val="0"/>
          <w:numId w:val="0"/>
        </w:numPr>
        <w:rPr>
          <w:color w:val="auto"/>
        </w:rPr>
      </w:pPr>
      <w:r w:rsidRPr="00226453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:rsidR="00696A07" w:rsidRDefault="00696A07" w:rsidP="00696A07">
      <w:pPr>
        <w:pStyle w:val="113"/>
      </w:pPr>
      <w:r>
        <w:lastRenderedPageBreak/>
        <w:t>Требования к описанию предложения</w:t>
      </w:r>
    </w:p>
    <w:p w:rsidR="00204828" w:rsidRPr="002E30A6" w:rsidRDefault="00204828" w:rsidP="00204828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требованиями документации о закупке.</w:t>
      </w:r>
    </w:p>
    <w:p w:rsidR="00696A07" w:rsidRDefault="00696A07" w:rsidP="00696A07">
      <w:pPr>
        <w:pStyle w:val="111"/>
      </w:pPr>
      <w:r>
        <w:t xml:space="preserve">При подаче альтернативного предложения (если это допускается документацией о закупке), альтернативное предложение </w:t>
      </w:r>
      <w:r w:rsidRPr="0042025B">
        <w:t>должно содержать</w:t>
      </w:r>
      <w:r w:rsidR="00882829">
        <w:t>:</w:t>
      </w:r>
      <w:r w:rsidRPr="0042025B">
        <w:t xml:space="preserve"> </w:t>
      </w:r>
      <w:r w:rsidR="00882829">
        <w:t xml:space="preserve">1) </w:t>
      </w:r>
      <w:r w:rsidRPr="0042025B">
        <w:t>описание</w:t>
      </w:r>
      <w:r w:rsidRPr="006B5FE0">
        <w:t xml:space="preserve"> </w:t>
      </w:r>
      <w:r w:rsidRPr="0042025B">
        <w:t xml:space="preserve">потребительских свойств, условий эксплуатации, </w:t>
      </w:r>
      <w:r w:rsidR="00882829">
        <w:t xml:space="preserve">2) </w:t>
      </w:r>
      <w:r w:rsidRPr="0042025B">
        <w:t>технических, эксплуатационных и иных свойств и характеристик, указанных в описании закупаемой продукции, определенном документацией о закупке.</w:t>
      </w:r>
    </w:p>
    <w:p w:rsidR="005510DD" w:rsidRDefault="005510DD" w:rsidP="005510DD">
      <w:pPr>
        <w:pStyle w:val="111"/>
      </w:pPr>
      <w:r>
        <w:t xml:space="preserve">При подаче альтернативного предложения предлагаемые </w:t>
      </w:r>
      <w:r w:rsidRPr="0042025B">
        <w:t>технически</w:t>
      </w:r>
      <w:r>
        <w:t>е</w:t>
      </w:r>
      <w:r w:rsidRPr="0042025B">
        <w:t>, эксплуатационны</w:t>
      </w:r>
      <w:r>
        <w:t xml:space="preserve">е </w:t>
      </w:r>
      <w:r w:rsidRPr="0042025B">
        <w:t>и</w:t>
      </w:r>
      <w:r>
        <w:t>ли</w:t>
      </w:r>
      <w:r w:rsidRPr="0042025B">
        <w:t xml:space="preserve"> ины</w:t>
      </w:r>
      <w:r>
        <w:t>е</w:t>
      </w:r>
      <w:r w:rsidRPr="0042025B">
        <w:t xml:space="preserve"> свойств</w:t>
      </w:r>
      <w:r>
        <w:t>а</w:t>
      </w:r>
      <w:r w:rsidRPr="0042025B">
        <w:t xml:space="preserve"> и характеристик</w:t>
      </w:r>
      <w:r>
        <w:t>и должны отличаться в части или полностью от</w:t>
      </w:r>
      <w:r w:rsidRPr="0042025B">
        <w:t xml:space="preserve"> указанны</w:t>
      </w:r>
      <w:r>
        <w:t>х</w:t>
      </w:r>
      <w:r w:rsidRPr="0042025B">
        <w:t xml:space="preserve"> в описании закупаемой продукции, определенном документацией о закупке</w:t>
      </w:r>
      <w:r>
        <w:t>.</w:t>
      </w:r>
    </w:p>
    <w:p w:rsidR="005510DD" w:rsidRPr="0042025B" w:rsidRDefault="00204828" w:rsidP="005510DD">
      <w:pPr>
        <w:pStyle w:val="111"/>
      </w:pPr>
      <w:r w:rsidRPr="00800FFC">
        <w:rPr>
          <w:color w:val="auto"/>
        </w:rPr>
        <w:t>Альтернативное предложение не может отлича</w:t>
      </w:r>
      <w:r>
        <w:rPr>
          <w:color w:val="auto"/>
        </w:rPr>
        <w:t xml:space="preserve">ться от основного только ценой или </w:t>
      </w:r>
      <w:r w:rsidRPr="00800FFC">
        <w:rPr>
          <w:color w:val="auto"/>
        </w:rPr>
        <w:t>усло</w:t>
      </w:r>
      <w:r>
        <w:rPr>
          <w:color w:val="auto"/>
        </w:rPr>
        <w:t>виями оплаты (формой, порядком) или</w:t>
      </w:r>
      <w:r w:rsidRPr="00800FFC">
        <w:rPr>
          <w:color w:val="auto"/>
        </w:rPr>
        <w:t xml:space="preserve"> сроками выполнения работ (оказания услуг).</w:t>
      </w:r>
    </w:p>
    <w:p w:rsidR="00696A07" w:rsidRDefault="00696A07" w:rsidP="00696A07">
      <w:pPr>
        <w:pStyle w:val="111"/>
      </w:pPr>
      <w:r w:rsidRPr="0042025B">
        <w:t>Предложение участника закупки в отношении условий дого</w:t>
      </w:r>
      <w:r>
        <w:t xml:space="preserve">вора (коммерческое предложение) </w:t>
      </w:r>
      <w:r w:rsidRPr="0042025B">
        <w:t>описыва</w:t>
      </w:r>
      <w:r>
        <w:t>е</w:t>
      </w:r>
      <w:r w:rsidRPr="0042025B">
        <w:t xml:space="preserve">тся путем заполнения соответствующих полей формы </w:t>
      </w:r>
      <w:r w:rsidR="00332193">
        <w:t xml:space="preserve">второй части </w:t>
      </w:r>
      <w:r w:rsidRPr="0042025B">
        <w:t>заявки</w:t>
      </w:r>
      <w:r>
        <w:t>.</w:t>
      </w:r>
    </w:p>
    <w:p w:rsidR="00696A07" w:rsidRDefault="00204828" w:rsidP="00696A07">
      <w:pPr>
        <w:pStyle w:val="111"/>
      </w:pPr>
      <w:r w:rsidRPr="002E30A6">
        <w:rPr>
          <w:color w:val="auto"/>
        </w:rPr>
        <w:t>Техническое предложение</w:t>
      </w:r>
      <w:r>
        <w:rPr>
          <w:color w:val="auto"/>
        </w:rPr>
        <w:t xml:space="preserve"> (в том случае, если оно предусмотрено) </w:t>
      </w:r>
      <w:r w:rsidRPr="002E30A6">
        <w:rPr>
          <w:color w:val="auto"/>
        </w:rPr>
        <w:t xml:space="preserve">описывается путем заполнения соответствующих полей формы заявки или путем предоставления документов, содержащих </w:t>
      </w:r>
      <w:r>
        <w:rPr>
          <w:color w:val="auto"/>
        </w:rPr>
        <w:t xml:space="preserve">описание предлагаемой продукции, или иным путем, обозначенным в техническом задании </w:t>
      </w:r>
      <w:r w:rsidRPr="002E30A6">
        <w:rPr>
          <w:color w:val="auto"/>
        </w:rPr>
        <w:t>(</w:t>
      </w:r>
      <w:r>
        <w:rPr>
          <w:color w:val="auto"/>
        </w:rPr>
        <w:t>в том числе при</w:t>
      </w:r>
      <w:r w:rsidRPr="002E30A6">
        <w:rPr>
          <w:color w:val="auto"/>
        </w:rPr>
        <w:t xml:space="preserve"> подаче альтернативного предложения)</w:t>
      </w:r>
      <w:r>
        <w:rPr>
          <w:color w:val="auto"/>
        </w:rPr>
        <w:t>.</w:t>
      </w:r>
    </w:p>
    <w:p w:rsidR="00696A07" w:rsidRDefault="00696A07" w:rsidP="00696A07">
      <w:pPr>
        <w:pStyle w:val="111"/>
      </w:pPr>
      <w: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:rsidR="00696A07" w:rsidRPr="0042025B" w:rsidRDefault="00696A07" w:rsidP="00245E58">
      <w:pPr>
        <w:pStyle w:val="111"/>
      </w:pPr>
      <w: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:rsidR="00696A07" w:rsidRDefault="00A05E5E" w:rsidP="00696A07">
      <w:pPr>
        <w:pStyle w:val="113"/>
      </w:pPr>
      <w:r>
        <w:t>Обработка ошибок</w:t>
      </w:r>
      <w:r w:rsidR="00696A07">
        <w:t xml:space="preserve"> документации</w:t>
      </w:r>
      <w:r w:rsidR="001E00DB">
        <w:t xml:space="preserve"> о закупке</w:t>
      </w:r>
    </w:p>
    <w:p w:rsidR="00696A07" w:rsidRDefault="00696A07" w:rsidP="00696A07">
      <w:pPr>
        <w:pStyle w:val="111"/>
      </w:pPr>
      <w:r w:rsidRPr="0042025B">
        <w:t>При обнаружении ошибки в описании закупаемой продукции (описании предмета закупки</w:t>
      </w:r>
      <w:r>
        <w:t>, описании</w:t>
      </w:r>
      <w:r w:rsidRPr="0042025B">
        <w:t>) участник</w:t>
      </w:r>
      <w:r>
        <w:t xml:space="preserve"> закупки:</w:t>
      </w:r>
    </w:p>
    <w:p w:rsidR="00696A07" w:rsidRDefault="00696A07" w:rsidP="00696A07">
      <w:pPr>
        <w:pStyle w:val="a0"/>
      </w:pPr>
      <w:r>
        <w:t>указывает ошибочный пункт документации о закупке,</w:t>
      </w:r>
    </w:p>
    <w:p w:rsidR="00696A07" w:rsidRDefault="00696A07" w:rsidP="00696A07">
      <w:pPr>
        <w:pStyle w:val="a0"/>
      </w:pPr>
      <w:r>
        <w:t xml:space="preserve">указывает </w:t>
      </w:r>
      <w:r w:rsidRPr="0042025B">
        <w:t xml:space="preserve">краткое обоснование признания описания ошибочным, </w:t>
      </w:r>
    </w:p>
    <w:p w:rsidR="00696A07" w:rsidRDefault="00696A07" w:rsidP="00696A07">
      <w:pPr>
        <w:pStyle w:val="a0"/>
      </w:pPr>
      <w:r w:rsidRPr="0042025B">
        <w:t xml:space="preserve">взамен </w:t>
      </w:r>
      <w:r>
        <w:t xml:space="preserve">ошибочного пункта </w:t>
      </w:r>
      <w:r w:rsidRPr="0042025B">
        <w:t xml:space="preserve">предлагает </w:t>
      </w:r>
      <w:r>
        <w:t>собственное описание в части ошибочного пункта</w:t>
      </w:r>
      <w:r w:rsidRPr="00EC4E0C">
        <w:t xml:space="preserve"> </w:t>
      </w:r>
      <w:r>
        <w:t>документации о закупке (исправление),</w:t>
      </w:r>
    </w:p>
    <w:p w:rsidR="00696A07" w:rsidRDefault="00696A07" w:rsidP="00696A07">
      <w:pPr>
        <w:pStyle w:val="a0"/>
      </w:pPr>
      <w:r>
        <w:t>подает исправление как запрос разъяснений в порядке подачи запросов разъяснений.</w:t>
      </w:r>
    </w:p>
    <w:p w:rsidR="00BC611E" w:rsidRDefault="00696A07" w:rsidP="00553638">
      <w:pPr>
        <w:pStyle w:val="1"/>
      </w:pPr>
      <w:r>
        <w:br w:type="page"/>
      </w:r>
      <w:bookmarkStart w:id="12" w:name="_Ref6045534"/>
      <w:bookmarkStart w:id="13" w:name="_Toc74640262"/>
      <w:bookmarkStart w:id="14" w:name="_Ref534988748"/>
      <w:bookmarkEnd w:id="11"/>
      <w:r w:rsidR="00BC611E">
        <w:lastRenderedPageBreak/>
        <w:t xml:space="preserve">Обзор процедуры, </w:t>
      </w:r>
      <w:r w:rsidR="00496594">
        <w:t>участие в закупке</w:t>
      </w:r>
      <w:bookmarkEnd w:id="12"/>
      <w:bookmarkEnd w:id="13"/>
    </w:p>
    <w:p w:rsidR="00BC611E" w:rsidRDefault="00BC611E" w:rsidP="00BC611E">
      <w:pPr>
        <w:pStyle w:val="113"/>
      </w:pPr>
      <w:r>
        <w:t>Правовая основа закупки</w:t>
      </w:r>
    </w:p>
    <w:sdt>
      <w:sdt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9921AB7F6728448D8036503C31A1F4FB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EndPr/>
      <w:sdtContent>
        <w:p w:rsidR="00BC611E" w:rsidRDefault="00D023D1" w:rsidP="00BC611E">
          <w:pPr>
            <w:pStyle w:val="111"/>
          </w:pPr>
          <w:r>
            <w:t>Процедура проводится в соответствии с настоящей документацией, положением о закупке заказчика.</w:t>
          </w:r>
        </w:p>
      </w:sdtContent>
    </w:sdt>
    <w:p w:rsidR="00E45AF7" w:rsidRDefault="00E45AF7" w:rsidP="009675CA">
      <w:pPr>
        <w:pStyle w:val="111"/>
      </w:pPr>
      <w:r>
        <w:t>Документация о закупке представляет собой настоящий документ</w:t>
      </w:r>
      <w:r w:rsidR="009675CA">
        <w:t xml:space="preserve"> и приложения</w:t>
      </w:r>
      <w:r w:rsidR="009675CA">
        <w:rPr>
          <w:rStyle w:val="affffff1"/>
        </w:rPr>
        <w:footnoteReference w:id="3"/>
      </w:r>
      <w:r w:rsidR="009675CA">
        <w:t>.</w:t>
      </w:r>
    </w:p>
    <w:p w:rsidR="00BC611E" w:rsidRDefault="00BC611E" w:rsidP="00BC611E">
      <w:pPr>
        <w:pStyle w:val="113"/>
      </w:pPr>
      <w:r>
        <w:t>Порядок предоставления документации о закупке</w:t>
      </w:r>
    </w:p>
    <w:p w:rsidR="00BC611E" w:rsidRPr="005F279A" w:rsidRDefault="00BC611E" w:rsidP="00BC611E">
      <w:pPr>
        <w:pStyle w:val="111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8963529F73F545FF850EA958C94C5BE9"/>
          </w:placeholder>
          <w15:color w:val="FFFF00"/>
        </w:sdtPr>
        <w:sdtEndPr/>
        <w:sdtContent>
          <w:r w:rsidRPr="00642FE4">
            <w:t>в соответствии с регламентирующими документами места предоставления документации о закупке</w:t>
          </w:r>
        </w:sdtContent>
      </w:sdt>
      <w:r>
        <w:rPr>
          <w:rStyle w:val="ae"/>
          <w:color w:val="auto"/>
          <w:u w:val="none"/>
        </w:rPr>
        <w:t>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без взимания платы.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:rsidR="00BC611E" w:rsidRDefault="00BC611E" w:rsidP="00BC611E">
      <w:pPr>
        <w:pStyle w:val="111"/>
        <w:rPr>
          <w:noProof/>
        </w:rPr>
      </w:pPr>
      <w:r>
        <w:rPr>
          <w:noProof/>
        </w:rPr>
        <w:t>Участники закупки самостоятельно отслеживают изменения или разъяснения документации о закупке.</w:t>
      </w:r>
    </w:p>
    <w:p w:rsidR="00F55EE8" w:rsidRDefault="00F55EE8" w:rsidP="00F55EE8">
      <w:pPr>
        <w:pStyle w:val="113"/>
      </w:pPr>
      <w:r>
        <w:t xml:space="preserve">Разрешение коллизий </w:t>
      </w:r>
      <w:r w:rsidR="00492F5D">
        <w:t xml:space="preserve">и неполноты </w:t>
      </w:r>
      <w:r>
        <w:t>документации о закупке</w:t>
      </w:r>
    </w:p>
    <w:p w:rsidR="00F02835" w:rsidRDefault="00F02835" w:rsidP="00F02835">
      <w:pPr>
        <w:pStyle w:val="111"/>
      </w:pPr>
      <w:r>
        <w:t>При противоречии</w:t>
      </w:r>
      <w:r w:rsidRPr="00F02835">
        <w:t xml:space="preserve"> </w:t>
      </w:r>
      <w:r>
        <w:t xml:space="preserve">текста </w:t>
      </w:r>
      <w:r w:rsidRPr="00F02835">
        <w:t>док</w:t>
      </w:r>
      <w:r>
        <w:t>ументации о закупке, размещенно</w:t>
      </w:r>
      <w:r w:rsidR="00BA4419">
        <w:t>го</w:t>
      </w:r>
      <w:r w:rsidRPr="00F02835">
        <w:t xml:space="preserve"> в различных источниках, </w:t>
      </w:r>
      <w:r w:rsidR="009A483E">
        <w:t xml:space="preserve">и текста документации о закупке, </w:t>
      </w:r>
      <w:r w:rsidR="009A483E" w:rsidRPr="00F02835">
        <w:t>ра</w:t>
      </w:r>
      <w:r w:rsidR="009A483E">
        <w:t>змещенного</w:t>
      </w:r>
      <w:r w:rsidR="009A483E" w:rsidRPr="00F02835">
        <w:t xml:space="preserve"> в </w:t>
      </w:r>
      <w:r w:rsidR="009A483E">
        <w:t xml:space="preserve">месте </w:t>
      </w:r>
      <w:r w:rsidR="009A483E" w:rsidRPr="00F02835">
        <w:t xml:space="preserve">предоставления документации о закупке </w:t>
      </w:r>
      <w:r w:rsidR="009A483E">
        <w:t xml:space="preserve">— </w:t>
      </w:r>
      <w:r w:rsidR="00E22A92">
        <w:t>применяется</w:t>
      </w:r>
      <w:r w:rsidR="009A483E">
        <w:t xml:space="preserve"> </w:t>
      </w:r>
      <w:r w:rsidR="00E22A92">
        <w:t>текст</w:t>
      </w:r>
      <w:r>
        <w:t xml:space="preserve"> </w:t>
      </w:r>
      <w:r w:rsidRPr="00F02835">
        <w:t>документации о закупке, ра</w:t>
      </w:r>
      <w:r w:rsidR="009A483E">
        <w:t>змещенн</w:t>
      </w:r>
      <w:r w:rsidR="004564D5">
        <w:t>ый</w:t>
      </w:r>
      <w:r w:rsidRPr="00F02835">
        <w:t xml:space="preserve"> в </w:t>
      </w:r>
      <w:r>
        <w:t xml:space="preserve">месте </w:t>
      </w:r>
      <w:r w:rsidRPr="00F02835">
        <w:t>предоставления документации о закупке</w:t>
      </w:r>
      <w:r>
        <w:t>.</w:t>
      </w:r>
    </w:p>
    <w:p w:rsidR="00164065" w:rsidRDefault="00164065" w:rsidP="00F02835">
      <w:pPr>
        <w:pStyle w:val="111"/>
      </w:pPr>
      <w:r>
        <w:t xml:space="preserve">При противоречии </w:t>
      </w:r>
      <w:r w:rsidR="00A27414">
        <w:t>текста</w:t>
      </w:r>
      <w:r>
        <w:t xml:space="preserve"> извещения о закупке и документации о заку</w:t>
      </w:r>
      <w:r w:rsidR="00A27414">
        <w:t>пке — применяе</w:t>
      </w:r>
      <w:r>
        <w:t xml:space="preserve">тся </w:t>
      </w:r>
      <w:r w:rsidR="00A27414">
        <w:t xml:space="preserve">текст </w:t>
      </w:r>
      <w:r>
        <w:t>извещения о закупке.</w:t>
      </w:r>
    </w:p>
    <w:p w:rsidR="00492F5D" w:rsidRDefault="00492F5D" w:rsidP="00492F5D">
      <w:pPr>
        <w:pStyle w:val="111"/>
      </w:pPr>
      <w:r>
        <w:t>Если документация о закупке не содержит норм, регулирующих процедуру закупки, которые содержатся в положении о закупке заказчика или законодательстве, то эти нормы</w:t>
      </w:r>
      <w:r w:rsidRPr="003F1AC0">
        <w:t xml:space="preserve"> </w:t>
      </w:r>
      <w:r>
        <w:t>применяются так, как если бы они явно содержались в документации о закупке.</w:t>
      </w:r>
    </w:p>
    <w:p w:rsidR="00492F5D" w:rsidRDefault="00492F5D" w:rsidP="00492F5D">
      <w:pPr>
        <w:pStyle w:val="111"/>
      </w:pPr>
      <w:r>
        <w:t xml:space="preserve">При противоречии </w:t>
      </w:r>
      <w:r w:rsidR="00F72622">
        <w:t xml:space="preserve">между </w:t>
      </w:r>
      <w:r>
        <w:t>норм</w:t>
      </w:r>
      <w:r w:rsidR="00F72622">
        <w:t>ами</w:t>
      </w:r>
      <w:r>
        <w:t xml:space="preserve"> документации о закупке </w:t>
      </w:r>
      <w:r w:rsidR="00F72622">
        <w:t xml:space="preserve">и </w:t>
      </w:r>
      <w:r>
        <w:t>нормам</w:t>
      </w:r>
      <w:r w:rsidR="00F72622">
        <w:t>и</w:t>
      </w:r>
      <w:r>
        <w:t xml:space="preserve">, указанным в </w:t>
      </w:r>
      <w:r w:rsidRPr="001779D4">
        <w:rPr>
          <w:rStyle w:val="affff"/>
        </w:rPr>
        <w:t xml:space="preserve">разделах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5C46CC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5C46CC">
        <w:rPr>
          <w:rStyle w:val="affff"/>
        </w:rPr>
        <w:t>7</w:t>
      </w:r>
      <w:r w:rsidRPr="001779D4">
        <w:rPr>
          <w:rStyle w:val="affff"/>
        </w:rPr>
        <w:fldChar w:fldCharType="end"/>
      </w:r>
      <w:r w:rsidR="001779D4">
        <w:rPr>
          <w:b/>
        </w:rPr>
        <w:t xml:space="preserve"> </w:t>
      </w:r>
      <w:r>
        <w:t xml:space="preserve">– применяются нормы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_Ref6045534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5C46CC">
        <w:rPr>
          <w:rStyle w:val="affff"/>
        </w:rPr>
        <w:t>6</w:t>
      </w:r>
      <w:r w:rsidRPr="001779D4">
        <w:rPr>
          <w:rStyle w:val="affff"/>
        </w:rPr>
        <w:fldChar w:fldCharType="end"/>
      </w:r>
      <w:r w:rsidRPr="001779D4">
        <w:rPr>
          <w:rStyle w:val="affff"/>
        </w:rPr>
        <w:t xml:space="preserve"> и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</w:instrText>
      </w:r>
      <w:r w:rsidR="001779D4">
        <w:rPr>
          <w:rStyle w:val="affff"/>
        </w:rPr>
        <w:instrText xml:space="preserve">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5C46CC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документации о закупке.</w:t>
      </w:r>
    </w:p>
    <w:p w:rsidR="0078694B" w:rsidRDefault="00EA01B0" w:rsidP="00492F5D">
      <w:pPr>
        <w:pStyle w:val="111"/>
      </w:pPr>
      <w:r>
        <w:t xml:space="preserve">При противоречии между нормами документации о закупке и нормами, указанным в </w:t>
      </w:r>
      <w:r w:rsidRPr="001779D4">
        <w:rPr>
          <w:rStyle w:val="affff"/>
        </w:rPr>
        <w:t xml:space="preserve">разделе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_Ref6045544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5C46CC">
        <w:rPr>
          <w:rStyle w:val="affff"/>
        </w:rPr>
        <w:t>7</w:t>
      </w:r>
      <w:r w:rsidRPr="001779D4">
        <w:rPr>
          <w:rStyle w:val="affff"/>
        </w:rPr>
        <w:fldChar w:fldCharType="end"/>
      </w:r>
      <w:r>
        <w:t xml:space="preserve"> в</w:t>
      </w:r>
      <w:r w:rsidR="0078694B">
        <w:t xml:space="preserve"> рамках рассмотрения заявок, выбора победителя и заключения договора </w:t>
      </w:r>
      <w:r>
        <w:t>— применяются</w:t>
      </w:r>
      <w:r w:rsidR="0078694B">
        <w:t xml:space="preserve"> </w:t>
      </w:r>
      <w:r>
        <w:t>нормы</w:t>
      </w:r>
      <w:r w:rsidR="0078694B">
        <w:t xml:space="preserve"> </w:t>
      </w:r>
      <w:r w:rsidR="0078694B" w:rsidRPr="001779D4">
        <w:rPr>
          <w:rStyle w:val="affff"/>
        </w:rPr>
        <w:t xml:space="preserve">раздела </w:t>
      </w:r>
      <w:r w:rsidR="0078694B" w:rsidRPr="001779D4">
        <w:rPr>
          <w:rStyle w:val="affff"/>
        </w:rPr>
        <w:fldChar w:fldCharType="begin"/>
      </w:r>
      <w:r w:rsidR="0078694B" w:rsidRPr="001779D4">
        <w:rPr>
          <w:rStyle w:val="affff"/>
        </w:rPr>
        <w:instrText xml:space="preserve"> REF _Ref6045544 \r \h  \* MERGEFORMAT </w:instrText>
      </w:r>
      <w:r w:rsidR="0078694B" w:rsidRPr="001779D4">
        <w:rPr>
          <w:rStyle w:val="affff"/>
        </w:rPr>
      </w:r>
      <w:r w:rsidR="0078694B" w:rsidRPr="001779D4">
        <w:rPr>
          <w:rStyle w:val="affff"/>
        </w:rPr>
        <w:fldChar w:fldCharType="separate"/>
      </w:r>
      <w:r w:rsidR="005C46CC">
        <w:rPr>
          <w:rStyle w:val="affff"/>
        </w:rPr>
        <w:t>7</w:t>
      </w:r>
      <w:r w:rsidR="0078694B" w:rsidRPr="001779D4">
        <w:rPr>
          <w:rStyle w:val="affff"/>
        </w:rPr>
        <w:fldChar w:fldCharType="end"/>
      </w:r>
      <w:r w:rsidR="0078694B">
        <w:t xml:space="preserve"> документации о закупке.</w:t>
      </w:r>
    </w:p>
    <w:p w:rsidR="00492F5D" w:rsidRDefault="00492F5D" w:rsidP="00492F5D">
      <w:pPr>
        <w:pStyle w:val="111"/>
      </w:pPr>
      <w:r>
        <w:t>При противоречии норм документации о закупке нормам положения о закупке или нормам законодательства – применяются нормы положения о закупке или законодательства.</w:t>
      </w:r>
    </w:p>
    <w:p w:rsidR="00492F5D" w:rsidRDefault="00492F5D" w:rsidP="00492F5D">
      <w:pPr>
        <w:pStyle w:val="111"/>
      </w:pPr>
      <w:r>
        <w:t>Е</w:t>
      </w:r>
      <w:r w:rsidRPr="005F2C0F">
        <w:t>сли документация о закупке ссылается на недействующие нормативные документы, (ГОСТы, СНиПы, своды правил и т. д.) или отдельные нормы –применя</w:t>
      </w:r>
      <w:r>
        <w:t>ются</w:t>
      </w:r>
      <w:r w:rsidRPr="005F2C0F">
        <w:t xml:space="preserve"> документы того же вида и нормы того же нормативного акта, введенные взамен утративших силу</w:t>
      </w:r>
      <w:r>
        <w:t>.</w:t>
      </w:r>
    </w:p>
    <w:p w:rsidR="00492F5D" w:rsidRDefault="00492F5D" w:rsidP="00492F5D">
      <w:pPr>
        <w:pStyle w:val="111"/>
      </w:pPr>
      <w:r>
        <w:t>Если документация о закупке ссылается на несуществующие нормативные документы, то заявки рассматриваются без их учета.</w:t>
      </w:r>
    </w:p>
    <w:p w:rsidR="00F55EE8" w:rsidRDefault="00492F5D" w:rsidP="00492F5D">
      <w:pPr>
        <w:pStyle w:val="111"/>
      </w:pPr>
      <w:r>
        <w:lastRenderedPageBreak/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>
        <w:t>.</w:t>
      </w:r>
    </w:p>
    <w:p w:rsidR="00485E2C" w:rsidRDefault="00485E2C" w:rsidP="00485E2C">
      <w:pPr>
        <w:pStyle w:val="111"/>
      </w:pPr>
      <w:r w:rsidRPr="00485E2C">
        <w:t xml:space="preserve">Каждый раздел документации </w:t>
      </w:r>
      <w:r w:rsidR="003D6D24">
        <w:t xml:space="preserve">о закупке имеет приоритет в рамках своего </w:t>
      </w:r>
      <w:r w:rsidR="00FF2AF5">
        <w:t>пре</w:t>
      </w:r>
      <w:r w:rsidR="00FF2AF5" w:rsidRPr="00485E2C">
        <w:t>дмета</w:t>
      </w:r>
      <w:r w:rsidRPr="00485E2C">
        <w:t xml:space="preserve"> регулирования при разрешении коллизий</w:t>
      </w:r>
      <w:r>
        <w:t>.</w:t>
      </w:r>
    </w:p>
    <w:p w:rsidR="00F55EE8" w:rsidRDefault="00F55EE8" w:rsidP="00F55EE8">
      <w:pPr>
        <w:pStyle w:val="113"/>
      </w:pPr>
      <w:r>
        <w:t>Разъяснение положений документации о закупке</w:t>
      </w:r>
    </w:p>
    <w:p w:rsidR="00F55EE8" w:rsidRDefault="00F55EE8" w:rsidP="00F55EE8">
      <w:pPr>
        <w:pStyle w:val="111"/>
      </w:pPr>
      <w: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AA3409">
        <w:rPr>
          <w:b/>
        </w:rPr>
        <w:t>3 рабочих дней</w:t>
      </w:r>
      <w:r>
        <w:t xml:space="preserve"> до окончания срока подачи заявок на участие в закупке.</w:t>
      </w:r>
    </w:p>
    <w:p w:rsidR="00F55EE8" w:rsidRDefault="00F55EE8" w:rsidP="00F55EE8">
      <w:pPr>
        <w:pStyle w:val="111"/>
      </w:pPr>
      <w:r>
        <w:t>Запрос разъяснений подается в свободной форме.</w:t>
      </w:r>
    </w:p>
    <w:p w:rsidR="00F55EE8" w:rsidRDefault="00F55EE8" w:rsidP="00F55EE8">
      <w:pPr>
        <w:pStyle w:val="111"/>
      </w:pPr>
      <w:r w:rsidRPr="008A58E1">
        <w:rPr>
          <w:noProof/>
        </w:rPr>
        <w:t xml:space="preserve">Разъяснения предоставляются в форме электронного документа, размещаемого </w:t>
      </w:r>
      <w:r>
        <w:rPr>
          <w:noProof/>
        </w:rPr>
        <w:t xml:space="preserve">средствами места предоставления документации о закупке </w:t>
      </w:r>
      <w:r w:rsidRPr="00B156EA">
        <w:t xml:space="preserve">в течение </w:t>
      </w:r>
      <w:r w:rsidRPr="00673A28">
        <w:rPr>
          <w:b/>
        </w:rPr>
        <w:t>3 рабочих дней</w:t>
      </w:r>
      <w:r w:rsidRPr="00B156EA">
        <w:t xml:space="preserve"> с даты поступления </w:t>
      </w:r>
      <w:r>
        <w:t>запроса разъяснений</w:t>
      </w:r>
      <w:r>
        <w:rPr>
          <w:noProof/>
        </w:rPr>
        <w:t>.</w:t>
      </w:r>
    </w:p>
    <w:p w:rsidR="00BC611E" w:rsidRDefault="00BC611E" w:rsidP="00BC611E">
      <w:pPr>
        <w:pStyle w:val="113"/>
      </w:pPr>
      <w:r>
        <w:t>Общие положения об участии в закупке</w:t>
      </w:r>
    </w:p>
    <w:p w:rsidR="00BC611E" w:rsidRDefault="00BC611E" w:rsidP="00BC611E">
      <w:pPr>
        <w:pStyle w:val="111"/>
      </w:pPr>
      <w:r>
        <w:t xml:space="preserve">Для участия в закупке необходимо заполнить форму заявки в соответствии с </w:t>
      </w:r>
      <w:r w:rsidRPr="001779D4">
        <w:rPr>
          <w:rStyle w:val="affff"/>
        </w:rPr>
        <w:t xml:space="preserve">разделом </w:t>
      </w:r>
      <w:r w:rsidRPr="001779D4">
        <w:rPr>
          <w:rStyle w:val="affff"/>
        </w:rPr>
        <w:fldChar w:fldCharType="begin"/>
      </w:r>
      <w:r w:rsidRPr="001779D4">
        <w:rPr>
          <w:rStyle w:val="affff"/>
        </w:rPr>
        <w:instrText xml:space="preserve"> REF _Ref534988683 \r \h  \* MERGEFORMAT </w:instrText>
      </w:r>
      <w:r w:rsidRPr="001779D4">
        <w:rPr>
          <w:rStyle w:val="affff"/>
        </w:rPr>
      </w:r>
      <w:r w:rsidRPr="001779D4">
        <w:rPr>
          <w:rStyle w:val="affff"/>
        </w:rPr>
        <w:fldChar w:fldCharType="separate"/>
      </w:r>
      <w:r w:rsidR="005C46CC">
        <w:rPr>
          <w:rStyle w:val="affff"/>
        </w:rPr>
        <w:t>5</w:t>
      </w:r>
      <w:r w:rsidRPr="001779D4">
        <w:rPr>
          <w:rStyle w:val="affff"/>
        </w:rPr>
        <w:fldChar w:fldCharType="end"/>
      </w:r>
      <w: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1779D4">
        <w:rPr>
          <w:rStyle w:val="affff"/>
        </w:rPr>
        <w:t xml:space="preserve">разделах </w:t>
      </w:r>
      <w:r w:rsidR="00EF145B" w:rsidRPr="001779D4">
        <w:rPr>
          <w:rStyle w:val="affff"/>
        </w:rPr>
        <w:t>3</w:t>
      </w:r>
      <w:r w:rsidR="006A320D" w:rsidRPr="001779D4">
        <w:rPr>
          <w:rStyle w:val="affff"/>
        </w:rPr>
        <w:t xml:space="preserve"> и 4</w:t>
      </w:r>
      <w:r>
        <w:t xml:space="preserve"> документации о закупке).</w:t>
      </w:r>
    </w:p>
    <w:p w:rsidR="00BC611E" w:rsidRDefault="00BC611E" w:rsidP="00BC611E">
      <w:pPr>
        <w:pStyle w:val="111"/>
      </w:pPr>
      <w:r>
        <w:t>Участник закупки вправе подать только одну заявку.</w:t>
      </w:r>
    </w:p>
    <w:p w:rsidR="006D6EDA" w:rsidRPr="006D6EDA" w:rsidRDefault="005C46CC" w:rsidP="00E14F9B">
      <w:pPr>
        <w:pStyle w:val="111"/>
      </w:pPr>
      <w:sdt>
        <w:sdtPr>
          <w:alias w:val="Порядок подачи заявок"/>
          <w:tag w:val="Порядок подачи заявок"/>
          <w:id w:val="2118091559"/>
          <w:lock w:val="sdtLocked"/>
          <w:placeholder>
            <w:docPart w:val="9921AB7F6728448D8036503C31A1F4FB"/>
          </w:placeholder>
          <w15:color w:val="00CCFF"/>
          <w:docPartList>
            <w:docPartGallery w:val="Quick Parts"/>
            <w:docPartCategory w:val="Документация о закупке: порядок подачи заявок"/>
          </w:docPartList>
        </w:sdtPr>
        <w:sdtEndPr/>
        <w:sdtContent>
          <w:r w:rsidR="00822180" w:rsidRPr="009B3A69">
            <w:t>Заявки подаются на электронную почту куратора закупки.</w:t>
          </w:r>
        </w:sdtContent>
      </w:sdt>
      <w:r w:rsidR="00E14F9B">
        <w:t xml:space="preserve"> </w:t>
      </w:r>
      <w:r w:rsidR="006D6EDA" w:rsidRPr="006D6EDA">
        <w:t xml:space="preserve">Для обеспечения подписания заявки электронной подписью необходимо установить программу создания электронной подписи </w:t>
      </w:r>
      <w:hyperlink r:id="rId13" w:history="1">
        <w:r w:rsidR="006D6EDA" w:rsidRPr="006D6EDA">
          <w:rPr>
            <w:rStyle w:val="ae"/>
          </w:rPr>
          <w:t>КриптоАРМ</w:t>
        </w:r>
      </w:hyperlink>
      <w:r w:rsidR="006D6EDA">
        <w:t xml:space="preserve"> </w:t>
      </w:r>
      <w:r w:rsidR="006D6EDA" w:rsidRPr="006D6EDA">
        <w:t>(имеется 14-дневный бесплатный период без ограничения функциональности)</w:t>
      </w:r>
      <w:r w:rsidR="006D6EDA">
        <w:t>.</w:t>
      </w:r>
    </w:p>
    <w:p w:rsidR="00E14F9B" w:rsidRPr="00E14F9B" w:rsidRDefault="006D6EDA" w:rsidP="00E14F9B">
      <w:pPr>
        <w:pStyle w:val="111"/>
        <w:rPr>
          <w:color w:val="auto"/>
        </w:rPr>
      </w:pPr>
      <w:r>
        <w:t>Оформленную должным образом и подписанную электронной подписью заявку необходимо направить на электронную почту куратора закупки (указана в разделе 1 документации «Основная информация закупки»). Заявка направляется в виде подписанного файла (в формате.sig).</w:t>
      </w:r>
      <w:r w:rsidR="00E14F9B">
        <w:t xml:space="preserve"> </w:t>
      </w:r>
      <w:r w:rsidR="00E14F9B" w:rsidRPr="00E14F9B">
        <w:rPr>
          <w:color w:val="auto"/>
        </w:rPr>
        <w:t xml:space="preserve">Документы направляются только вложением, ссылка на ресурсы и сервисы недопустима. </w:t>
      </w:r>
    </w:p>
    <w:p w:rsidR="006D6EDA" w:rsidRPr="00E14F9B" w:rsidRDefault="006D6EDA" w:rsidP="00E14F9B">
      <w:pPr>
        <w:pStyle w:val="111"/>
      </w:pPr>
      <w:r w:rsidRPr="00E14F9B">
        <w:rPr>
          <w:color w:val="FF0000"/>
        </w:rPr>
        <w:t>В пакете с заявкой подписанной электронной подписью, должна присутствовать копия заявки в первоначальном формате, допускающем копирование текста (части текста) документа.</w:t>
      </w:r>
    </w:p>
    <w:p w:rsidR="006D6EDA" w:rsidRDefault="006D6EDA" w:rsidP="006D6EDA">
      <w:pPr>
        <w:pStyle w:val="111"/>
        <w:rPr>
          <w:color w:val="FF0000"/>
        </w:rPr>
      </w:pPr>
      <w:r w:rsidRPr="00E14F9B">
        <w:rPr>
          <w:color w:val="FF0000"/>
        </w:rPr>
        <w:t xml:space="preserve">В теме письма на электронную почту необходимо указать: № закупки, № лота, фамилию куратора закупки, фразу «НЕ ВСКРЫВАТЬ ДО (время и дата окончания приема заявок)». </w:t>
      </w:r>
    </w:p>
    <w:p w:rsidR="00E14F9B" w:rsidRPr="00E14F9B" w:rsidRDefault="00E14F9B" w:rsidP="00E14F9B">
      <w:pPr>
        <w:pStyle w:val="111"/>
        <w:rPr>
          <w:color w:val="FF0000"/>
        </w:rPr>
      </w:pPr>
      <w:r w:rsidRPr="003D45C9">
        <w:rPr>
          <w:color w:val="FF0000"/>
        </w:rPr>
        <w:t>Размер одного письма (суммы размеров файлов, пересылаемо</w:t>
      </w:r>
      <w:r w:rsidR="00EE21D1">
        <w:rPr>
          <w:color w:val="FF0000"/>
        </w:rPr>
        <w:t>го архива) не должен превышать 2</w:t>
      </w:r>
      <w:r w:rsidRPr="003D45C9">
        <w:rPr>
          <w:color w:val="FF0000"/>
        </w:rPr>
        <w:t>0 мегабайт.</w:t>
      </w:r>
    </w:p>
    <w:p w:rsidR="00BC611E" w:rsidRDefault="00BC611E" w:rsidP="006D6EDA">
      <w:pPr>
        <w:pStyle w:val="111"/>
      </w:pPr>
      <w:r>
        <w:t xml:space="preserve">Заявку можно исправить, отозвав заявку с ошибкой и подав взамен исправленную заявку – </w:t>
      </w:r>
      <w:r w:rsidRPr="00135DA2">
        <w:t>не позднее окончания срока подачи заявок на участие в закупке</w:t>
      </w:r>
      <w:r>
        <w:t>.</w:t>
      </w:r>
    </w:p>
    <w:p w:rsidR="00BC611E" w:rsidRDefault="00990687" w:rsidP="00BC611E">
      <w:pPr>
        <w:pStyle w:val="113"/>
      </w:pPr>
      <w:bookmarkStart w:id="15" w:name="_Ref5457343"/>
      <w:r>
        <w:t>Участие консорциума в закупке</w:t>
      </w:r>
      <w:bookmarkEnd w:id="15"/>
    </w:p>
    <w:p w:rsidR="00BB3074" w:rsidRDefault="00A911F1" w:rsidP="00CB44EB">
      <w:pPr>
        <w:pStyle w:val="111"/>
      </w:pPr>
      <w:r>
        <w:t>Участник</w:t>
      </w:r>
      <w:r w:rsidR="00BB3074">
        <w:t xml:space="preserve"> закупки </w:t>
      </w:r>
      <w:r>
        <w:t xml:space="preserve">(главный участник) может подать от имени нескольких участников закупки </w:t>
      </w:r>
      <w:r w:rsidR="000700AA">
        <w:t xml:space="preserve">(консорциума) </w:t>
      </w:r>
      <w:r w:rsidR="00BB3074">
        <w:t>подать заявку на участие в закупке.</w:t>
      </w:r>
    </w:p>
    <w:p w:rsidR="00CB44EB" w:rsidRDefault="00BC611E" w:rsidP="00CB44EB">
      <w:pPr>
        <w:pStyle w:val="111"/>
      </w:pPr>
      <w:r>
        <w:t xml:space="preserve">Если </w:t>
      </w:r>
      <w:r w:rsidR="008220DF">
        <w:t xml:space="preserve">соглашение между участниками консорциума не представлено </w:t>
      </w:r>
      <w:r w:rsidR="00E6360B">
        <w:t xml:space="preserve">в составе </w:t>
      </w:r>
      <w:r>
        <w:t>заявк</w:t>
      </w:r>
      <w:r w:rsidR="00E6360B">
        <w:t>и</w:t>
      </w:r>
      <w:r>
        <w:t xml:space="preserve">, </w:t>
      </w:r>
      <w:r w:rsidR="001A484B">
        <w:t xml:space="preserve">— </w:t>
      </w:r>
      <w:r>
        <w:t>участник считается подавшим заявку от своего имени и действующим в своих интересах.</w:t>
      </w:r>
    </w:p>
    <w:p w:rsidR="00BC611E" w:rsidRDefault="00BC611E" w:rsidP="00BC611E">
      <w:pPr>
        <w:pStyle w:val="111"/>
      </w:pPr>
      <w:r>
        <w:t>Участники, выступающие на стороне одного участника, не вправе участвовать в этой же закупке самостоятельно.</w:t>
      </w:r>
    </w:p>
    <w:p w:rsidR="00BC611E" w:rsidRDefault="0036496B" w:rsidP="00BC611E">
      <w:pPr>
        <w:pStyle w:val="111"/>
      </w:pPr>
      <w:r>
        <w:lastRenderedPageBreak/>
        <w:t>Каждый участник закупки, выступающий</w:t>
      </w:r>
      <w:r w:rsidR="00BC611E">
        <w:t xml:space="preserve"> на стороне одного участника, долж</w:t>
      </w:r>
      <w:r w:rsidR="00072709">
        <w:t>ен</w:t>
      </w:r>
      <w:r w:rsidR="00BC611E">
        <w:t xml:space="preserve"> соответствовать общим треб</w:t>
      </w:r>
      <w:r w:rsidR="00BF38E5">
        <w:t>ованиям к участникам закупки, предусмотренными документацией о закупке.</w:t>
      </w:r>
    </w:p>
    <w:p w:rsidR="00BC611E" w:rsidRDefault="00BC611E" w:rsidP="00BC611E">
      <w:pPr>
        <w:pStyle w:val="111"/>
      </w:pPr>
      <w:r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:rsidR="00BC611E" w:rsidRDefault="00BC611E" w:rsidP="00BC611E">
      <w:pPr>
        <w:pStyle w:val="113"/>
      </w:pPr>
      <w:r>
        <w:t>Привлечение субподрядчиков</w:t>
      </w:r>
    </w:p>
    <w:p w:rsidR="00595496" w:rsidRDefault="00595496" w:rsidP="00595496">
      <w:pPr>
        <w:pStyle w:val="111"/>
      </w:pPr>
      <w:r>
        <w:t>Участник закупки может привлекать субподрядчиков (соисполнителей), если это не запрещено проектом договора.</w:t>
      </w:r>
    </w:p>
    <w:p w:rsidR="00595496" w:rsidRDefault="00595496" w:rsidP="00595496">
      <w:pPr>
        <w:pStyle w:val="111"/>
      </w:pPr>
      <w:r>
        <w:t>Участник закупки в рамках рассмотрения или оценки заявок на участие в закупке может использовать документы, подтверждающие соответствие субподрядчиков специальным требованиям, как собственные.</w:t>
      </w:r>
    </w:p>
    <w:p w:rsidR="00595496" w:rsidRDefault="00595496" w:rsidP="00595496">
      <w:pPr>
        <w:pStyle w:val="111"/>
      </w:pPr>
      <w:r>
        <w:t>Привлекаемые субподрядчики должны соответствовать требованиям к участникам закупки, предусмотренным документацией о закупке.</w:t>
      </w:r>
    </w:p>
    <w:p w:rsidR="00620D7C" w:rsidRDefault="00595496" w:rsidP="00595496">
      <w:pPr>
        <w:pStyle w:val="111"/>
      </w:pPr>
      <w: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>
        <w:t>.</w:t>
      </w:r>
    </w:p>
    <w:p w:rsidR="00BC611E" w:rsidRDefault="00BC611E" w:rsidP="00BC611E">
      <w:pPr>
        <w:pStyle w:val="113"/>
      </w:pPr>
      <w:r>
        <w:t>Победа в закупке</w:t>
      </w:r>
    </w:p>
    <w:p w:rsidR="00BC611E" w:rsidRDefault="00BC611E" w:rsidP="00BC611E">
      <w:pPr>
        <w:pStyle w:val="111"/>
      </w:pPr>
      <w:r>
        <w:t xml:space="preserve">Победителем становится участник, отвечающий требованиям </w:t>
      </w:r>
      <w:r w:rsidRPr="00130CE3">
        <w:rPr>
          <w:b/>
        </w:rPr>
        <w:t xml:space="preserve">раздела </w:t>
      </w:r>
      <w:r w:rsidR="00720D2A">
        <w:rPr>
          <w:b/>
        </w:rPr>
        <w:t>4</w:t>
      </w:r>
      <w:r>
        <w:t xml:space="preserve"> документации о </w:t>
      </w:r>
      <w:r w:rsidR="0042079E">
        <w:t>закупке и подавший заявку:</w:t>
      </w:r>
    </w:p>
    <w:p w:rsidR="00BC611E" w:rsidRDefault="00BC611E" w:rsidP="00BC611E">
      <w:pPr>
        <w:pStyle w:val="a0"/>
      </w:pPr>
      <w:r>
        <w:t xml:space="preserve">Отвечающую требованиям </w:t>
      </w:r>
      <w:r w:rsidRPr="001779D4">
        <w:rPr>
          <w:rStyle w:val="affff"/>
        </w:rPr>
        <w:t xml:space="preserve">раздела </w:t>
      </w:r>
      <w:r w:rsidR="001640B9" w:rsidRPr="001779D4">
        <w:rPr>
          <w:rStyle w:val="affff"/>
        </w:rPr>
        <w:t>3</w:t>
      </w:r>
      <w:r w:rsidRPr="001779D4">
        <w:rPr>
          <w:rStyle w:val="affff"/>
        </w:rPr>
        <w:t xml:space="preserve">, </w:t>
      </w:r>
      <w:r w:rsidR="001640B9" w:rsidRPr="001779D4">
        <w:rPr>
          <w:rStyle w:val="affff"/>
        </w:rPr>
        <w:t>5</w:t>
      </w:r>
      <w:r>
        <w:t xml:space="preserve"> документации о закупке.</w:t>
      </w:r>
    </w:p>
    <w:p w:rsidR="00BC611E" w:rsidRDefault="005C46CC" w:rsidP="00BC611E">
      <w:pPr>
        <w:pStyle w:val="a0"/>
      </w:pPr>
      <w:sdt>
        <w:sdtPr>
          <w:alias w:val="Определения победителя"/>
          <w:tag w:val="Определения победителя"/>
          <w:id w:val="-121613066"/>
          <w:lock w:val="sdtLocked"/>
          <w:placeholder>
            <w:docPart w:val="9921AB7F6728448D8036503C31A1F4FB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EndPr/>
        <w:sdtContent>
          <w:r w:rsidR="00822180">
            <w:t xml:space="preserve">Набравшую наибольшее количество баллов относительно критериев оценки, предусмотренных </w:t>
          </w:r>
          <w:r w:rsidR="00822180" w:rsidRPr="00A11FE6">
            <w:rPr>
              <w:b/>
            </w:rPr>
            <w:t xml:space="preserve">разделом </w:t>
          </w:r>
          <w:r w:rsidR="00822180">
            <w:rPr>
              <w:b/>
            </w:rPr>
            <w:t>7</w:t>
          </w:r>
          <w:r w:rsidR="00822180">
            <w:t xml:space="preserve"> документации о закупке</w:t>
          </w:r>
        </w:sdtContent>
      </w:sdt>
      <w:r w:rsidR="00BC611E">
        <w:t>.</w:t>
      </w:r>
    </w:p>
    <w:p w:rsidR="00BC611E" w:rsidRDefault="00BC611E" w:rsidP="00BC611E">
      <w:pPr>
        <w:pStyle w:val="113"/>
      </w:pPr>
      <w:r>
        <w:t>Изменение документации о закупке, отмена закупки</w:t>
      </w:r>
    </w:p>
    <w:p w:rsidR="00BC611E" w:rsidRDefault="00BC611E" w:rsidP="00BC611E">
      <w:pPr>
        <w:pStyle w:val="111"/>
      </w:pPr>
      <w:r w:rsidRPr="009E7086">
        <w:t>Заказчик вправе отказаться от проведения закупки или изменить закупочную документацию в целом или в отношении каждого лота, если п</w:t>
      </w:r>
      <w:r w:rsidR="00AD4EB8">
        <w:t>роводится многолотовая закупка.</w:t>
      </w:r>
    </w:p>
    <w:p w:rsidR="00BC611E" w:rsidRDefault="00BC611E" w:rsidP="00BC611E">
      <w:pPr>
        <w:pStyle w:val="113"/>
      </w:pPr>
      <w:r>
        <w:t>Специальные процедуры</w:t>
      </w:r>
    </w:p>
    <w:p w:rsidR="00BC611E" w:rsidRDefault="00BC611E" w:rsidP="00BC611E">
      <w:pPr>
        <w:pStyle w:val="111"/>
      </w:pPr>
      <w:r>
        <w:t>Информация о специальных процедурах (переторжка, п</w:t>
      </w:r>
      <w:r w:rsidRPr="0041178B">
        <w:t>редварительный квалификационный отбор</w:t>
      </w:r>
      <w:r>
        <w:t xml:space="preserve">) содержится в </w:t>
      </w:r>
      <w:r w:rsidRPr="001779D4">
        <w:rPr>
          <w:rStyle w:val="affff"/>
        </w:rPr>
        <w:t xml:space="preserve">разделе </w:t>
      </w:r>
      <w:r w:rsidR="00BD5962">
        <w:rPr>
          <w:rStyle w:val="affff"/>
        </w:rPr>
        <w:t>7</w:t>
      </w:r>
      <w:r>
        <w:t xml:space="preserve"> документации о закупке.</w:t>
      </w:r>
    </w:p>
    <w:p w:rsidR="00BC2E2A" w:rsidRDefault="00BC611E" w:rsidP="00822180">
      <w:pPr>
        <w:pStyle w:val="111"/>
      </w:pPr>
      <w:r>
        <w:t xml:space="preserve">Специальная процедура не проводится, если не предусмотрена </w:t>
      </w:r>
      <w:r w:rsidRPr="00BD5962">
        <w:rPr>
          <w:b/>
        </w:rPr>
        <w:t>разделом 7</w:t>
      </w:r>
      <w:r>
        <w:t xml:space="preserve"> документации о закупке.</w:t>
      </w:r>
    </w:p>
    <w:p w:rsidR="00743B9E" w:rsidRDefault="00BC611E" w:rsidP="00514905">
      <w:pPr>
        <w:pStyle w:val="1"/>
      </w:pPr>
      <w:r>
        <w:br w:type="page"/>
      </w:r>
      <w:bookmarkStart w:id="16" w:name="_Ref6045544"/>
      <w:bookmarkStart w:id="17" w:name="_Toc74640263"/>
      <w:r w:rsidR="005C6EBE">
        <w:lastRenderedPageBreak/>
        <w:t>Рассмотрение</w:t>
      </w:r>
      <w:r w:rsidR="00743B9E">
        <w:t xml:space="preserve"> </w:t>
      </w:r>
      <w:r w:rsidR="002C1726">
        <w:t>заявок</w:t>
      </w:r>
      <w:r w:rsidR="0096528F">
        <w:t>,</w:t>
      </w:r>
      <w:r w:rsidR="002C1726">
        <w:t xml:space="preserve"> выбор победителя</w:t>
      </w:r>
      <w:r w:rsidR="0096528F">
        <w:t>, заключение договора</w:t>
      </w:r>
      <w:bookmarkEnd w:id="14"/>
      <w:bookmarkEnd w:id="16"/>
      <w:bookmarkEnd w:id="17"/>
    </w:p>
    <w:p w:rsidR="008B7E5B" w:rsidRDefault="008B7E5B" w:rsidP="00055118">
      <w:pPr>
        <w:pStyle w:val="113"/>
      </w:pPr>
      <w: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9921AB7F6728448D8036503C31A1F4FB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EndPr/>
      <w:sdtContent>
        <w:p w:rsidR="00822180" w:rsidRPr="0090303E" w:rsidRDefault="00822180" w:rsidP="00850327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Закупочная комиссия рассматривает заявки на участие в закупке (одновременно первую</w:t>
          </w:r>
          <w:r w:rsidR="006A0B21">
            <w:t xml:space="preserve"> (при наличии)</w:t>
          </w:r>
          <w:r w:rsidR="00A616FB">
            <w:t xml:space="preserve"> и</w:t>
          </w:r>
          <w:r>
            <w:t xml:space="preserve"> вторую части</w:t>
          </w:r>
          <w:r w:rsidR="00A616FB">
            <w:t>,</w:t>
          </w:r>
          <w:r>
            <w:t xml:space="preserve"> ценовое предложение каждого участника),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 относительно критериев сопоставления и оценки заявок на участие в закупке.</w:t>
          </w:r>
        </w:p>
        <w:p w:rsidR="00822180" w:rsidRDefault="00822180" w:rsidP="00850327">
          <w:pPr>
            <w:pStyle w:val="111"/>
          </w:pPr>
          <w:r>
            <w:t>В рамках закупки составляется только итоговый протокол.</w:t>
          </w:r>
        </w:p>
        <w:p w:rsidR="0090303E" w:rsidRPr="000E3252" w:rsidRDefault="00822180" w:rsidP="0090303E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>
            <w:t>Содержание итогового протокола определяется нормами положения о закупке заказчика, регулирующими содержание протоколов конкурентных закупок.</w:t>
          </w:r>
        </w:p>
      </w:sdtContent>
    </w:sdt>
    <w:p w:rsidR="00B84060" w:rsidRDefault="00D11CDE" w:rsidP="00B84060">
      <w:pPr>
        <w:pStyle w:val="111"/>
      </w:pPr>
      <w:r>
        <w:t xml:space="preserve">При допустимости подачи альтернативных предложений и наличии альтернативных предложений — </w:t>
      </w:r>
      <w:r w:rsidR="00B84060">
        <w:t>основное и альтернативное предложение от одного участника процедуры закупки рассматриваются отдельно друг от друга.</w:t>
      </w:r>
    </w:p>
    <w:p w:rsidR="00173337" w:rsidRDefault="00B84060" w:rsidP="0090303E">
      <w:pPr>
        <w:pStyle w:val="111"/>
      </w:pPr>
      <w:r>
        <w:t>В рамках рассмотрения заявок на участие в закупке закупочная комиссия вправе привлекать экспертов, специалистов.</w:t>
      </w:r>
    </w:p>
    <w:p w:rsidR="001135D1" w:rsidRDefault="001135D1" w:rsidP="0090303E">
      <w:pPr>
        <w:pStyle w:val="111"/>
      </w:pPr>
      <w:r>
        <w:t>В</w:t>
      </w:r>
      <w:r w:rsidRPr="006F4089">
        <w:t>се возможные риски отклонения за</w:t>
      </w:r>
      <w:r>
        <w:t>явки и ответственность, связанную</w:t>
      </w:r>
      <w:r w:rsidRPr="006F4089">
        <w:t xml:space="preserve"> с несвоевременным предоставлением документов по запросу </w:t>
      </w:r>
      <w:r>
        <w:t>з</w:t>
      </w:r>
      <w:r w:rsidRPr="006F4089">
        <w:t>ак</w:t>
      </w:r>
      <w:r>
        <w:t>азчика, несет участник закупки</w:t>
      </w:r>
      <w:r w:rsidR="0042440C">
        <w:t>.</w:t>
      </w:r>
    </w:p>
    <w:p w:rsidR="00FC43C8" w:rsidRDefault="00FC43C8" w:rsidP="00AE3EA2">
      <w:pPr>
        <w:pStyle w:val="113"/>
      </w:pPr>
      <w:r>
        <w:t>Основания отклонения заявки на участие в закупке</w:t>
      </w:r>
    </w:p>
    <w:p w:rsidR="00AC3004" w:rsidRDefault="00AC3004" w:rsidP="00ED213E">
      <w:pPr>
        <w:pStyle w:val="111"/>
      </w:pPr>
      <w:r>
        <w:t>Закупочная комиссия отклоняет заявку на участие в закупке в следующих случаях:</w:t>
      </w:r>
    </w:p>
    <w:p w:rsidR="00ED213E" w:rsidRDefault="00ED213E" w:rsidP="00AC3004">
      <w:pPr>
        <w:pStyle w:val="a0"/>
      </w:pPr>
      <w:r>
        <w:t>Участник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на участие в закупке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Предложение участника закупки не соответствует требованиям, предъявляемым документацией о закупке.</w:t>
      </w:r>
    </w:p>
    <w:p w:rsidR="00ED213E" w:rsidRDefault="00ED213E" w:rsidP="00AC3004">
      <w:pPr>
        <w:pStyle w:val="a0"/>
      </w:pPr>
      <w:r>
        <w:t>Заявка содержит недостоверную информацию.</w:t>
      </w:r>
    </w:p>
    <w:p w:rsidR="00FC43C8" w:rsidRDefault="00ED213E" w:rsidP="00AC3004">
      <w:pPr>
        <w:pStyle w:val="a0"/>
      </w:pPr>
      <w:r>
        <w:t xml:space="preserve">Заявка подана после окончания </w:t>
      </w:r>
      <w:r w:rsidR="003E5DD0">
        <w:t xml:space="preserve">срока </w:t>
      </w:r>
      <w:r>
        <w:t>подачи заявок.</w:t>
      </w:r>
    </w:p>
    <w:p w:rsidR="00A43906" w:rsidRDefault="00A43906" w:rsidP="00FC43C8">
      <w:pPr>
        <w:pStyle w:val="111"/>
      </w:pPr>
      <w:r>
        <w:t>Закупочная комиссия вправе отклонить заявку на участие в закупке, содержащую аномально занижен</w:t>
      </w:r>
      <w:r w:rsidR="0044340E">
        <w:t>ную предлагаемую цену договора</w:t>
      </w:r>
      <w:r w:rsidR="007B47C2">
        <w:t xml:space="preserve"> (лота). Аномально заниженной ценой</w:t>
      </w:r>
      <w:r w:rsidR="0044340E">
        <w:t xml:space="preserve"> договора</w:t>
      </w:r>
      <w:r w:rsidR="007B47C2">
        <w:t xml:space="preserve"> (ценой ло</w:t>
      </w:r>
      <w:r w:rsidR="00E062CA">
        <w:t>та) признается снижение цены на</w:t>
      </w:r>
      <w:r w:rsidR="0044340E">
        <w:t xml:space="preserve"> </w:t>
      </w:r>
      <w:r w:rsidR="001A5405">
        <w:fldChar w:fldCharType="begin"/>
      </w:r>
      <w:r w:rsidR="001A5405">
        <w:instrText xml:space="preserve"> =</w:instrText>
      </w:r>
      <w:fldSimple w:instr=" MERGEFIELD &quot;Антидемпинг&quot; ">
        <w:r w:rsidR="00C4288F" w:rsidRPr="007D6C5B">
          <w:rPr>
            <w:noProof/>
          </w:rPr>
          <w:instrText>0,75</w:instrText>
        </w:r>
      </w:fldSimple>
      <w:r w:rsidR="001A5405">
        <w:instrText xml:space="preserve">*100 \# "0%"  </w:instrText>
      </w:r>
      <w:r w:rsidR="001A5405">
        <w:fldChar w:fldCharType="separate"/>
      </w:r>
      <w:r w:rsidR="00C4288F">
        <w:rPr>
          <w:noProof/>
        </w:rPr>
        <w:t>75%</w:t>
      </w:r>
      <w:r w:rsidR="001A5405">
        <w:fldChar w:fldCharType="end"/>
      </w:r>
      <w:r w:rsidR="007B47C2">
        <w:t xml:space="preserve"> и более от</w:t>
      </w:r>
      <w:r w:rsidRPr="009A6E5C">
        <w:t xml:space="preserve"> </w:t>
      </w:r>
      <w:r w:rsidR="005467E2" w:rsidRPr="00925809">
        <w:t>НМЦД</w:t>
      </w:r>
      <w:r>
        <w:t>.</w:t>
      </w:r>
    </w:p>
    <w:p w:rsidR="00FC43C8" w:rsidRDefault="00250C79" w:rsidP="00FC43C8">
      <w:pPr>
        <w:pStyle w:val="111"/>
      </w:pPr>
      <w:r>
        <w:t>Не является основанием для отклонения заявки на участие в закупке о</w:t>
      </w:r>
      <w:r w:rsidR="00FC43C8">
        <w:t>тсутствие в заявке на участие в закупке указания (декларирования) стр</w:t>
      </w:r>
      <w:r w:rsidR="008C2EC6">
        <w:t>аны происхождения поставляемых работ или услуг</w:t>
      </w:r>
      <w:r>
        <w:t>;</w:t>
      </w:r>
      <w:r w:rsidR="00FC43C8">
        <w:t xml:space="preserve"> такая заявка рассматривается как содержащая предложение о поставке иностранных товаров.</w:t>
      </w:r>
    </w:p>
    <w:p w:rsidR="00FF7F6D" w:rsidRDefault="00FF7F6D" w:rsidP="00FC43C8">
      <w:pPr>
        <w:pStyle w:val="111"/>
      </w:pPr>
      <w:r>
        <w:t>Заявка на участие в закупке не отклоняется, если коллизии или неполнота заявки устранима способами</w:t>
      </w:r>
      <w:r w:rsidR="00F7694B">
        <w:t xml:space="preserve">, указанными в </w:t>
      </w:r>
      <w:r w:rsidR="00F7694B" w:rsidRPr="001779D4">
        <w:rPr>
          <w:rStyle w:val="affff"/>
        </w:rPr>
        <w:t xml:space="preserve">п. </w:t>
      </w:r>
      <w:r w:rsidR="00F7694B" w:rsidRPr="001779D4">
        <w:rPr>
          <w:rStyle w:val="affff"/>
        </w:rPr>
        <w:fldChar w:fldCharType="begin"/>
      </w:r>
      <w:r w:rsidR="00F7694B" w:rsidRPr="001779D4">
        <w:rPr>
          <w:rStyle w:val="affff"/>
        </w:rPr>
        <w:instrText xml:space="preserve"> REF _Ref6048070 \r \h  \* MERGEFORMAT </w:instrText>
      </w:r>
      <w:r w:rsidR="00F7694B" w:rsidRPr="001779D4">
        <w:rPr>
          <w:rStyle w:val="affff"/>
        </w:rPr>
      </w:r>
      <w:r w:rsidR="00F7694B" w:rsidRPr="001779D4">
        <w:rPr>
          <w:rStyle w:val="affff"/>
        </w:rPr>
        <w:fldChar w:fldCharType="separate"/>
      </w:r>
      <w:r w:rsidR="005C46CC">
        <w:rPr>
          <w:rStyle w:val="affff"/>
        </w:rPr>
        <w:t>7.3</w:t>
      </w:r>
      <w:r w:rsidR="00F7694B" w:rsidRPr="001779D4">
        <w:rPr>
          <w:rStyle w:val="affff"/>
        </w:rPr>
        <w:fldChar w:fldCharType="end"/>
      </w:r>
      <w:r>
        <w:t>.</w:t>
      </w:r>
    </w:p>
    <w:p w:rsidR="00804F4E" w:rsidRDefault="00F74349" w:rsidP="00C07F23">
      <w:pPr>
        <w:pStyle w:val="113"/>
      </w:pPr>
      <w:bookmarkStart w:id="18" w:name="_Ref6048070"/>
      <w:r>
        <w:t>Разрешение коллизий</w:t>
      </w:r>
      <w:r w:rsidR="003F1AC0">
        <w:t xml:space="preserve"> и неполноты</w:t>
      </w:r>
      <w:r w:rsidR="00492F5D">
        <w:t xml:space="preserve"> заявки на участие в закупке</w:t>
      </w:r>
      <w:bookmarkEnd w:id="18"/>
    </w:p>
    <w:p w:rsidR="00E030C7" w:rsidRDefault="00E030C7" w:rsidP="00E030C7">
      <w:pPr>
        <w:pStyle w:val="111"/>
      </w:pPr>
      <w: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:rsidR="00E030C7" w:rsidRDefault="00E030C7" w:rsidP="00E030C7">
      <w:pPr>
        <w:pStyle w:val="111"/>
      </w:pPr>
      <w:r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:rsidR="00E030C7" w:rsidRDefault="00E030C7" w:rsidP="00E030C7">
      <w:pPr>
        <w:pStyle w:val="111"/>
      </w:pPr>
      <w:r>
        <w:lastRenderedPageBreak/>
        <w:t>При несоответствии произведения цены</w:t>
      </w:r>
      <w:r w:rsidR="00C66EE7">
        <w:t xml:space="preserve"> позиции закупаемой продукции</w:t>
      </w:r>
      <w: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>
        <w:t>.</w:t>
      </w:r>
    </w:p>
    <w:p w:rsidR="00FA6DA5" w:rsidRDefault="00EE3E68" w:rsidP="00AC7B2E">
      <w:pPr>
        <w:pStyle w:val="111"/>
      </w:pPr>
      <w:r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:rsidR="005F6559" w:rsidRDefault="005F6559" w:rsidP="005F6559">
      <w:pPr>
        <w:pStyle w:val="113"/>
      </w:pPr>
      <w:r>
        <w:t>Исправление заявки на участие в закупке</w:t>
      </w:r>
    </w:p>
    <w:p w:rsidR="005F6559" w:rsidRDefault="005F6559" w:rsidP="005F6559">
      <w:pPr>
        <w:pStyle w:val="111"/>
      </w:pPr>
      <w:r>
        <w:t>З</w:t>
      </w:r>
      <w:r w:rsidRPr="006F4089">
        <w:t xml:space="preserve">аказчик вправе запросить у участника закупки недостающие документы либо разъяснение по имеющимся замечаниям, предоставив участнику закупки </w:t>
      </w:r>
      <w:r>
        <w:t xml:space="preserve">время </w:t>
      </w:r>
      <w:r w:rsidRPr="006F4089">
        <w:t xml:space="preserve">для устранения замечаний и представления </w:t>
      </w:r>
      <w:r>
        <w:t xml:space="preserve">требуемых </w:t>
      </w:r>
      <w:r w:rsidRPr="006F4089">
        <w:t>документ</w:t>
      </w:r>
      <w:r>
        <w:t>ов.</w:t>
      </w:r>
    </w:p>
    <w:p w:rsidR="004F61AE" w:rsidRDefault="00806211" w:rsidP="00C07F23">
      <w:pPr>
        <w:pStyle w:val="113"/>
      </w:pPr>
      <w:r>
        <w:t>Особенности рассмотрения документов участника закупки</w:t>
      </w:r>
    </w:p>
    <w:p w:rsidR="00806211" w:rsidRDefault="00806211" w:rsidP="00806211">
      <w:pPr>
        <w:pStyle w:val="111"/>
      </w:pPr>
      <w: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>
        <w:rPr>
          <w:rStyle w:val="affffff1"/>
        </w:rPr>
        <w:footnoteReference w:id="4"/>
      </w:r>
      <w:r>
        <w:t xml:space="preserve">, </w:t>
      </w:r>
      <w:r w:rsidR="00994929">
        <w:t>—</w:t>
      </w:r>
      <w:r>
        <w:t xml:space="preserve"> заказчик вправе запросить этот документ у </w:t>
      </w:r>
      <w:r w:rsidR="00483D86">
        <w:t>организации</w:t>
      </w:r>
      <w:r w:rsidR="00565C3E">
        <w:t xml:space="preserve"> (органа)</w:t>
      </w:r>
      <w:r>
        <w:t>, отвечающе</w:t>
      </w:r>
      <w:r w:rsidR="00565C3E">
        <w:t>й</w:t>
      </w:r>
      <w:r>
        <w:t xml:space="preserve"> за выдачу этого документа</w:t>
      </w:r>
      <w:r w:rsidR="001E5740">
        <w:t>, и рассмотреть его, как если бы он был представлен участником закупки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r>
        <w:t>Дозапрос</w:t>
      </w:r>
    </w:p>
    <w:sdt>
      <w:sdtPr>
        <w:alias w:val="Дозапрос"/>
        <w:tag w:val="Дозапрос"/>
        <w:id w:val="-141890987"/>
        <w:lock w:val="sdtLocked"/>
        <w:placeholder>
          <w:docPart w:val="C30017D78B7F4996B21141814A367A23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EndPr/>
      <w:sdtContent>
        <w:p w:rsidR="00822180" w:rsidRDefault="00822180" w:rsidP="00850327">
          <w:pPr>
            <w:pStyle w:val="111"/>
          </w:pPr>
          <w:r>
            <w:t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дозапрос).</w:t>
          </w:r>
        </w:p>
        <w:p w:rsidR="0023140C" w:rsidRDefault="00822180" w:rsidP="0023140C">
          <w:pPr>
            <w:pStyle w:val="111"/>
          </w:pPr>
          <w: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:rsidR="00C07F23" w:rsidRDefault="00D8017A" w:rsidP="00C07F23">
      <w:pPr>
        <w:pStyle w:val="113"/>
      </w:pPr>
      <w:r>
        <w:t>Особенности рассмотрения</w:t>
      </w:r>
      <w:r w:rsidR="00C07F23">
        <w:t xml:space="preserve"> сведений об опыте</w:t>
      </w:r>
    </w:p>
    <w:p w:rsidR="00C07F23" w:rsidRDefault="00C07F23" w:rsidP="00C07F23">
      <w:pPr>
        <w:pStyle w:val="111"/>
      </w:pPr>
      <w:bookmarkStart w:id="19" w:name="_Ref535245064"/>
      <w:r>
        <w:t>Закупочной комиссией рассматрива</w:t>
      </w:r>
      <w:r w:rsidR="00C90F29">
        <w:t>ю</w:t>
      </w:r>
      <w:r>
        <w:t xml:space="preserve">тся </w:t>
      </w:r>
      <w:r w:rsidR="00C90F29">
        <w:t>первые</w:t>
      </w:r>
      <w:r>
        <w:t xml:space="preserve"> </w:t>
      </w:r>
      <w:bookmarkStart w:id="20" w:name="КДоговоров"/>
      <w:sdt>
        <w:sdtPr>
          <w:rPr>
            <w:rStyle w:val="aff9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D8817EE18EDE44648226ADEEEF0CBDEC"/>
          </w:placeholder>
          <w15:color w:val="FFFF00"/>
        </w:sdtPr>
        <w:sdtEndPr>
          <w:rPr>
            <w:rStyle w:val="aff9"/>
          </w:rPr>
        </w:sdtEndPr>
        <w:sdtContent>
          <w:r w:rsidR="00965BDA" w:rsidRPr="00C36C80">
            <w:rPr>
              <w:rStyle w:val="aff9"/>
            </w:rPr>
            <w:fldChar w:fldCharType="begin"/>
          </w:r>
          <w:r w:rsidR="00965BDA" w:rsidRPr="00C36C80">
            <w:rPr>
              <w:rStyle w:val="aff9"/>
            </w:rPr>
            <w:instrText xml:space="preserve"> MERGEFIELD "Максимальное_колво_рассматриваемых_дого" </w:instrText>
          </w:r>
          <w:r w:rsidR="00965BDA" w:rsidRPr="00C36C80">
            <w:rPr>
              <w:rStyle w:val="aff9"/>
            </w:rPr>
            <w:fldChar w:fldCharType="separate"/>
          </w:r>
          <w:r w:rsidR="00C4288F" w:rsidRPr="007D6C5B">
            <w:rPr>
              <w:noProof/>
              <w:shd w:val="clear" w:color="auto" w:fill="B2DEFF" w:themeFill="accent1" w:themeFillTint="99"/>
            </w:rPr>
            <w:t>3</w:t>
          </w:r>
          <w:r w:rsidR="00965BDA" w:rsidRPr="00C36C80">
            <w:rPr>
              <w:rStyle w:val="aff9"/>
            </w:rPr>
            <w:fldChar w:fldCharType="end"/>
          </w:r>
        </w:sdtContent>
      </w:sdt>
      <w:bookmarkEnd w:id="20"/>
      <w:r w:rsidR="005F6B5F">
        <w:t xml:space="preserve"> договор</w:t>
      </w:r>
      <w:r w:rsidR="00BF7D05">
        <w:t>а</w:t>
      </w:r>
      <w:r w:rsidR="00AD347F">
        <w:t>, указанных в справке об опыте (часть формы заявки на участие в закупке)</w:t>
      </w:r>
      <w:r w:rsidR="006C55F2">
        <w:t>, отвечающ</w:t>
      </w:r>
      <w:r w:rsidR="00C7605A">
        <w:t>и</w:t>
      </w:r>
      <w:r w:rsidR="00997A97">
        <w:t>х</w:t>
      </w:r>
      <w:r w:rsidR="006C55F2">
        <w:t xml:space="preserve"> следующим требованиям</w:t>
      </w:r>
      <w:r w:rsidR="005F6B5F">
        <w:t>:</w:t>
      </w:r>
      <w:bookmarkEnd w:id="19"/>
    </w:p>
    <w:p w:rsidR="00C07F23" w:rsidRDefault="0006010B" w:rsidP="005F6B5F">
      <w:pPr>
        <w:pStyle w:val="a0"/>
      </w:pPr>
      <w:r>
        <w:rPr>
          <w:rFonts w:eastAsia="Calibri"/>
        </w:rPr>
        <w:t>П</w:t>
      </w:r>
      <w:r w:rsidR="00BD5ADE">
        <w:rPr>
          <w:rFonts w:eastAsia="Calibri"/>
        </w:rPr>
        <w:t>редставлен</w:t>
      </w:r>
      <w:r w:rsidR="00C07F23">
        <w:rPr>
          <w:rFonts w:eastAsia="Calibri"/>
        </w:rPr>
        <w:t xml:space="preserve">ы копиями страниц договоров, позволяющих определить сведения, запрашиваемые формой </w:t>
      </w:r>
      <w:r w:rsidR="00FE6DFE">
        <w:rPr>
          <w:rFonts w:eastAsia="Calibri"/>
        </w:rPr>
        <w:t>сведений</w:t>
      </w:r>
      <w:r w:rsidR="00C07F23">
        <w:rPr>
          <w:rFonts w:eastAsia="Calibri"/>
        </w:rPr>
        <w:t xml:space="preserve"> об опыте: </w:t>
      </w:r>
      <w:r w:rsidR="006209A5">
        <w:rPr>
          <w:rFonts w:eastAsia="Calibri"/>
        </w:rPr>
        <w:t xml:space="preserve">КС-2, КС-3, </w:t>
      </w:r>
      <w:r w:rsidR="00C07F23">
        <w:rPr>
          <w:rFonts w:eastAsia="Calibri"/>
        </w:rPr>
        <w:t xml:space="preserve">перечни </w:t>
      </w:r>
      <w:r w:rsidR="006A57D2">
        <w:rPr>
          <w:rFonts w:eastAsia="Calibri"/>
        </w:rPr>
        <w:t>продукции</w:t>
      </w:r>
      <w:r w:rsidR="00AA05A9">
        <w:rPr>
          <w:rFonts w:eastAsia="Calibri"/>
        </w:rPr>
        <w:t xml:space="preserve"> или</w:t>
      </w:r>
      <w:r w:rsidR="00C07F23">
        <w:rPr>
          <w:rFonts w:eastAsia="Calibri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>
        <w:rPr>
          <w:rFonts w:eastAsia="Calibri"/>
        </w:rPr>
        <w:t>ршения договора, цену договора;</w:t>
      </w:r>
    </w:p>
    <w:p w:rsidR="00DA0CC9" w:rsidRDefault="00DA0CC9" w:rsidP="000758E4">
      <w:pPr>
        <w:pStyle w:val="a0"/>
      </w:pPr>
      <w:r>
        <w:t xml:space="preserve">Представленные договоры </w:t>
      </w:r>
      <w:r w:rsidR="00EE492D">
        <w:t xml:space="preserve">завершены в </w:t>
      </w:r>
      <w:r w:rsidR="004569F3">
        <w:t xml:space="preserve">последние </w:t>
      </w:r>
      <w:sdt>
        <w:sdtPr>
          <w:rPr>
            <w:rStyle w:val="aff9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D8817EE18EDE44648226ADEEEF0CBDEC"/>
          </w:placeholder>
          <w15:color w:val="FFFF00"/>
        </w:sdtPr>
        <w:sdtEndPr>
          <w:rPr>
            <w:rStyle w:val="aff9"/>
          </w:rPr>
        </w:sdtEndPr>
        <w:sdtContent>
          <w:r w:rsidR="006A44F6" w:rsidRPr="00C36C80">
            <w:rPr>
              <w:rStyle w:val="aff9"/>
            </w:rPr>
            <w:fldChar w:fldCharType="begin"/>
          </w:r>
          <w:r w:rsidR="006A44F6" w:rsidRPr="00C36C80">
            <w:rPr>
              <w:rStyle w:val="aff9"/>
            </w:rPr>
            <w:instrText xml:space="preserve"> MERGEFIELD "Рассматриваемый_период_аналогичных_догов" </w:instrText>
          </w:r>
          <w:r w:rsidR="006A44F6" w:rsidRPr="00C36C80">
            <w:rPr>
              <w:rStyle w:val="aff9"/>
            </w:rPr>
            <w:fldChar w:fldCharType="separate"/>
          </w:r>
          <w:r w:rsidR="00C4288F" w:rsidRPr="007D6C5B">
            <w:rPr>
              <w:noProof/>
              <w:shd w:val="clear" w:color="auto" w:fill="B2DEFF" w:themeFill="accent1" w:themeFillTint="99"/>
            </w:rPr>
            <w:t>36</w:t>
          </w:r>
          <w:r w:rsidR="006A44F6" w:rsidRPr="00C36C80">
            <w:rPr>
              <w:rStyle w:val="aff9"/>
            </w:rPr>
            <w:fldChar w:fldCharType="end"/>
          </w:r>
        </w:sdtContent>
      </w:sdt>
      <w:r w:rsidR="004569F3">
        <w:t xml:space="preserve"> месяц</w:t>
      </w:r>
      <w:r w:rsidR="00EB133F">
        <w:t>ев</w:t>
      </w:r>
      <w:r w:rsidR="004569F3">
        <w:t xml:space="preserve"> до даты рассмотрения заявок</w:t>
      </w:r>
      <w:r w:rsidR="0006010B">
        <w:t>;</w:t>
      </w:r>
    </w:p>
    <w:p w:rsidR="00C07F23" w:rsidRDefault="004A0978" w:rsidP="000758E4">
      <w:pPr>
        <w:pStyle w:val="a0"/>
      </w:pPr>
      <w:r>
        <w:t>Представленные договоры</w:t>
      </w:r>
      <w:r w:rsidR="001C2ACB">
        <w:t xml:space="preserve"> </w:t>
      </w:r>
      <w:r w:rsidR="00F467EE" w:rsidRPr="00F467EE">
        <w:t xml:space="preserve">отвечают требованиям, установленным соответствующими критериями оценки заявок на участие в закупке </w:t>
      </w:r>
      <w:r w:rsidR="00F467EE">
        <w:t xml:space="preserve">и </w:t>
      </w:r>
      <w:r w:rsidR="001C2ACB">
        <w:t>являются аналогичными предмету закупки</w:t>
      </w:r>
      <w:r w:rsidR="00CF0DFD">
        <w:t>, а именно</w:t>
      </w:r>
      <w:r w:rsidR="00F467EE">
        <w:t>:</w:t>
      </w:r>
      <w:r w:rsidR="000758E4">
        <w:t xml:space="preserve"> </w:t>
      </w:r>
      <w:sdt>
        <w:sdtPr>
          <w:rPr>
            <w:rStyle w:val="aff9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D8817EE18EDE44648226ADEEEF0CBDEC"/>
          </w:placeholder>
          <w15:color w:val="FFFF00"/>
        </w:sdtPr>
        <w:sdtEndPr>
          <w:rPr>
            <w:rStyle w:val="aff9"/>
          </w:rPr>
        </w:sdtEndPr>
        <w:sdtContent>
          <w:r w:rsidR="00974B72" w:rsidRPr="00C36C80">
            <w:rPr>
              <w:rStyle w:val="aff9"/>
            </w:rPr>
            <w:fldChar w:fldCharType="begin"/>
          </w:r>
          <w:r w:rsidR="00974B72" w:rsidRPr="00C36C80">
            <w:rPr>
              <w:rStyle w:val="aff9"/>
            </w:rPr>
            <w:instrText xml:space="preserve"> MERGEFIELD "Критерии_аналогичности_опыта" </w:instrText>
          </w:r>
          <w:r w:rsidR="00974B72" w:rsidRPr="00C36C80">
            <w:rPr>
              <w:rStyle w:val="aff9"/>
            </w:rPr>
            <w:fldChar w:fldCharType="separate"/>
          </w:r>
          <w:r w:rsidR="00BF7D05">
            <w:rPr>
              <w:noProof/>
              <w:shd w:val="clear" w:color="auto" w:fill="B2DEFF" w:themeFill="accent1" w:themeFillTint="99"/>
            </w:rPr>
            <w:t>Т</w:t>
          </w:r>
          <w:r w:rsidR="00C4288F" w:rsidRPr="007D6C5B">
            <w:rPr>
              <w:noProof/>
              <w:shd w:val="clear" w:color="auto" w:fill="B2DEFF" w:themeFill="accent1" w:themeFillTint="99"/>
            </w:rPr>
            <w:t>ранспортные услуги</w:t>
          </w:r>
          <w:r w:rsidR="00974B72" w:rsidRPr="00C36C80">
            <w:rPr>
              <w:rStyle w:val="aff9"/>
            </w:rPr>
            <w:fldChar w:fldCharType="end"/>
          </w:r>
        </w:sdtContent>
      </w:sdt>
      <w:r w:rsidR="00C07F23">
        <w:t>.</w:t>
      </w:r>
    </w:p>
    <w:p w:rsidR="00E7405D" w:rsidRDefault="00E7405D" w:rsidP="00E7405D">
      <w:pPr>
        <w:pStyle w:val="111"/>
      </w:pPr>
      <w:r w:rsidRPr="001E7890">
        <w:t xml:space="preserve">Дополнительное соглашение </w:t>
      </w:r>
      <w:r w:rsidR="002A26FA">
        <w:t>к</w:t>
      </w:r>
      <w:r w:rsidRPr="001E7890"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>
        <w:t xml:space="preserve"> или большую цены первоначального договора</w:t>
      </w:r>
      <w:r>
        <w:t>.</w:t>
      </w:r>
    </w:p>
    <w:p w:rsidR="00C63DB4" w:rsidRDefault="00C63DB4" w:rsidP="00E7405D">
      <w:pPr>
        <w:pStyle w:val="111"/>
      </w:pPr>
      <w: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>
        <w:t xml:space="preserve"> или</w:t>
      </w:r>
      <w:r>
        <w:t xml:space="preserve"> преобразования</w:t>
      </w:r>
      <w:r w:rsidR="005C6E4F">
        <w:t xml:space="preserve">; </w:t>
      </w:r>
      <w:r>
        <w:lastRenderedPageBreak/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>
        <w:t xml:space="preserve">бъемом прав и обязанностей, каким обладало </w:t>
      </w:r>
      <w:r>
        <w:t>реорганизованное юридическое лицо.</w:t>
      </w:r>
    </w:p>
    <w:p w:rsidR="008B7E5B" w:rsidRDefault="00D8017A" w:rsidP="005435C0">
      <w:pPr>
        <w:pStyle w:val="113"/>
        <w:keepNext/>
      </w:pPr>
      <w:r>
        <w:t>Особенности сравнения</w:t>
      </w:r>
      <w:r w:rsidR="008B7E5B">
        <w:t xml:space="preserve"> ценовых предложений</w:t>
      </w:r>
    </w:p>
    <w:sdt>
      <w:sdtPr>
        <w:alias w:val="Сравнение цен или скидок"/>
        <w:tag w:val="Сравнение цен или скидок"/>
        <w:id w:val="-1833056609"/>
        <w:lock w:val="sdtLocked"/>
        <w:placeholder>
          <w:docPart w:val="9921AB7F6728448D8036503C31A1F4FB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EndPr/>
      <w:sdtContent>
        <w:p w:rsidR="00822180" w:rsidRDefault="00822180" w:rsidP="00850327">
          <w:pPr>
            <w:pStyle w:val="111"/>
          </w:pPr>
          <w:r>
            <w:t>Ценовые предложения сравниваются без учета НДС.</w:t>
          </w:r>
        </w:p>
        <w:p w:rsidR="00173337" w:rsidRPr="00350494" w:rsidRDefault="00822180" w:rsidP="00867EE3">
          <w:pPr>
            <w:pStyle w:val="111"/>
          </w:pPr>
          <w:r>
            <w:t>Если участник закупки не является плательщиком НДС (применяется упрощенная система налогообложения), то он допускается к участию в закупке, если предложенная им цена не превышает начальную (максимальную) цену договора (цену лота) без учета НДС.</w:t>
          </w:r>
        </w:p>
      </w:sdtContent>
    </w:sdt>
    <w:sdt>
      <w:sdtPr>
        <w:alias w:val="Приоритет РФ"/>
        <w:tag w:val="Приоритет РФ"/>
        <w:id w:val="-2081127672"/>
        <w:lock w:val="sdtLocked"/>
        <w:placeholder>
          <w:docPart w:val="9921AB7F6728448D8036503C31A1F4FB"/>
        </w:placeholder>
        <w15:color w:val="00CCFF"/>
        <w:docPartList>
          <w:docPartGallery w:val="Quick Parts"/>
          <w:docPartCategory w:val="Документация о закупке: приоритет РФ"/>
        </w:docPartList>
      </w:sdtPr>
      <w:sdtEndPr/>
      <w:sdtContent>
        <w:p w:rsidR="00822180" w:rsidRPr="00173337" w:rsidRDefault="00822180" w:rsidP="00850327">
          <w:pPr>
            <w:pStyle w:val="111"/>
          </w:pPr>
          <w:r w:rsidRPr="00173337">
            <w:t>Оценка и сопоставление заявок на участие в закупке, которые содержат предложения о поставке товаров российского происхождения, выполнении работ, оказании услуг российскими лицами, по стоимостным критериям оценки производятся по предложенной в указанных заявках цене договора, сниженной на 15% (при этом договор заключается по цене договора, предложенной участником в заявке на участие в закупке).</w:t>
          </w:r>
        </w:p>
        <w:p w:rsidR="00173337" w:rsidRPr="00173337" w:rsidRDefault="00822180" w:rsidP="00173337">
          <w:pPr>
            <w:pStyle w:val="111"/>
          </w:pPr>
          <w:r w:rsidRPr="00173337">
            <w:t>Для целей установления соотношения цены предлагаемых к поставке товаров российского и иностранного происхождения, цены выполнения работ, оказания услуг российскими и иностранными лицами в случаях, когда в заявке на участие в закупке, при которой победитель закупки определяется на основе критериев оценки и сопоставления заявок на участие в закупке, или победителем которой признается лицо, предложившее наиболее низкую цену договора,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менее 50% стоимости всех предложенных таким участником товаров, работ, услуг и в заявке на участие в закупке, при которой определение победителя проводится путем снижения НМЦД, указанной в извещении о закупке, на «шаг», содержится предложение о поставке товаров российского и иностранного происхождения, выполнении работ, оказании услуг российскими и иностранными лицами, при этом стоимость товаров российского происхождения, стоимость работ, услуг, выполняемых, оказываемых российскими лицами, составляет более 50% стоимости всех предложенных таким участником товаров, работ, услуг, цена единицы каждого товара, работы, услуги определяется как произведение НМЦ цены единицы товара, работы, услуги, указанной в документации о закупке, на коэффициент изменения НМЦД по результатам проведения закупки, определяемый как результат деления цены договора, по которой заключается договор, на НМЦД.</w:t>
          </w:r>
        </w:p>
      </w:sdtContent>
    </w:sdt>
    <w:p w:rsidR="005D5EE5" w:rsidRDefault="005D5EE5" w:rsidP="005D5EE5">
      <w:pPr>
        <w:pStyle w:val="111"/>
      </w:pPr>
      <w:r>
        <w:t>Участник закупки относится к российским или иностранным лицам на основании документов участника закупки:</w:t>
      </w:r>
    </w:p>
    <w:p w:rsidR="005D5EE5" w:rsidRDefault="005D5EE5" w:rsidP="005D5EE5">
      <w:pPr>
        <w:pStyle w:val="a0"/>
      </w:pPr>
      <w:r>
        <w:t>Для юридических лиц и индивидуальных предпринимателей — на основании документов, содержащих информацию о месте его регистрации.</w:t>
      </w:r>
    </w:p>
    <w:p w:rsidR="005D5EE5" w:rsidRDefault="005D5EE5" w:rsidP="005D5EE5">
      <w:pPr>
        <w:pStyle w:val="a0"/>
      </w:pPr>
      <w:r>
        <w:t>Для физических лиц — на основании документов, удостоверяющих личность.</w:t>
      </w:r>
    </w:p>
    <w:p w:rsidR="005D5EE5" w:rsidRDefault="005D5EE5" w:rsidP="005D5EE5">
      <w:pPr>
        <w:pStyle w:val="111"/>
      </w:pPr>
      <w:r>
        <w:t>Страна происхождения поставляемой продукции определяется исходя из сведений заявки участника, с которым заключается договор.</w:t>
      </w:r>
    </w:p>
    <w:p w:rsidR="005D5EE5" w:rsidRDefault="005D5EE5" w:rsidP="005D5EE5">
      <w:pPr>
        <w:pStyle w:val="111"/>
      </w:pPr>
      <w:r>
        <w:t>Если документацией о закупке предусмотрено предоставление приоритета продукции российского происхождения — приоритет не предоставляется в следующих случаях:</w:t>
      </w:r>
    </w:p>
    <w:p w:rsidR="005D5EE5" w:rsidRDefault="005D5EE5" w:rsidP="005D5EE5">
      <w:pPr>
        <w:pStyle w:val="a0"/>
      </w:pPr>
      <w:r>
        <w:t>Закупка признана несостоявшейся и договор заключается с единственным участником закупки.</w:t>
      </w:r>
    </w:p>
    <w:p w:rsidR="005D5EE5" w:rsidRDefault="005D5EE5" w:rsidP="005D5EE5">
      <w:pPr>
        <w:pStyle w:val="a0"/>
      </w:pPr>
      <w:r>
        <w:lastRenderedPageBreak/>
        <w:t>В заявке на участие в закупке не содержится предложений о поставке продукции российского происхождения.</w:t>
      </w:r>
    </w:p>
    <w:p w:rsidR="005D5EE5" w:rsidRDefault="005D5EE5" w:rsidP="005D5EE5">
      <w:pPr>
        <w:pStyle w:val="a0"/>
      </w:pPr>
      <w:r>
        <w:t>В заявке на участие в закупке не содержится предложений о поставке продукции иностранного происхождения.</w:t>
      </w:r>
    </w:p>
    <w:p w:rsidR="005D5EE5" w:rsidRDefault="005D5EE5" w:rsidP="005D5EE5">
      <w:pPr>
        <w:pStyle w:val="a0"/>
      </w:pPr>
      <w:r>
        <w:t>Стоимость предлагаемой участником продукции российского происхождения составляет менее 50% стоимости всей предложенной продукции.</w:t>
      </w:r>
    </w:p>
    <w:p w:rsidR="00A35505" w:rsidRPr="0060461C" w:rsidRDefault="005D5EE5" w:rsidP="005D5EE5">
      <w:pPr>
        <w:pStyle w:val="a0"/>
      </w:pPr>
      <w:r>
        <w:t>При проведении аукциона — стоимость предлагаемой участником продукции российского происхождения составляет более 50% стоимости всей предложенной продукции.</w:t>
      </w:r>
    </w:p>
    <w:p w:rsidR="00CF04BF" w:rsidRDefault="00394E9E" w:rsidP="00CF04BF">
      <w:pPr>
        <w:pStyle w:val="113"/>
      </w:pPr>
      <w:r>
        <w:t>Сопоставление и оценка заявок на участие в закупке</w:t>
      </w:r>
    </w:p>
    <w:p w:rsidR="00822180" w:rsidRDefault="00822180" w:rsidP="00170122">
      <w:pPr>
        <w:pStyle w:val="111"/>
      </w:pPr>
      <w:r>
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</w:r>
    </w:p>
    <w:p w:rsidR="00822180" w:rsidRDefault="00822180" w:rsidP="00170122">
      <w:pPr>
        <w:pStyle w:val="111"/>
      </w:pPr>
      <w:r>
        <w:t>Рейтинги, присвоенные заявке на участие в закупке относительно критериев оценки, суммируются, образуя общий рейтинг заявки на участие в закупке (скоринг).</w:t>
      </w:r>
    </w:p>
    <w:p w:rsidR="00822180" w:rsidRDefault="00822180" w:rsidP="000110FD">
      <w:pPr>
        <w:pStyle w:val="111"/>
      </w:pPr>
      <w:r>
        <w:t>Заявка на участие в закупке, имеющая наибольший общий рейтинг, представляет собой лучшие условия исполнения договора.</w:t>
      </w:r>
    </w:p>
    <w:p w:rsidR="00CF04BF" w:rsidRPr="00F35D9E" w:rsidRDefault="00822180" w:rsidP="00F35D9E">
      <w:pPr>
        <w:pStyle w:val="111"/>
        <w:rPr>
          <w:sz w:val="16"/>
        </w:rPr>
      </w:pPr>
      <w:r>
        <w:t>Заявки на участие в закупке оцениваются относительно критериев, указанных в таблице критериев оценки</w:t>
      </w:r>
      <w:r w:rsidR="00F35D9E">
        <w:t xml:space="preserve"> (приложение к документации о закупке)</w:t>
      </w:r>
      <w:r>
        <w:t>.</w:t>
      </w:r>
    </w:p>
    <w:p w:rsidR="0023140C" w:rsidRDefault="0023140C" w:rsidP="0023140C">
      <w:pPr>
        <w:pStyle w:val="110"/>
        <w:numPr>
          <w:ilvl w:val="1"/>
          <w:numId w:val="1"/>
        </w:numPr>
      </w:pPr>
      <w:r>
        <w:t>Переторжка</w:t>
      </w:r>
    </w:p>
    <w:p w:rsidR="00AC1DE7" w:rsidRDefault="00AC1DE7" w:rsidP="00850327">
      <w:pPr>
        <w:pStyle w:val="111"/>
      </w:pPr>
      <w:r>
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</w:r>
    </w:p>
    <w:p w:rsidR="00AC1DE7" w:rsidRDefault="00AC1DE7" w:rsidP="00850327">
      <w:pPr>
        <w:pStyle w:val="111"/>
      </w:pPr>
      <w:r>
        <w:t>В переторжке имеют право участвовать все участники закупки, заявки которых не были отклонены.</w:t>
      </w:r>
    </w:p>
    <w:p w:rsidR="00AC1DE7" w:rsidRDefault="00AC1DE7" w:rsidP="00850327">
      <w:pPr>
        <w:pStyle w:val="111"/>
      </w:pPr>
      <w:r>
        <w:t xml:space="preserve">Участник имеет право не улучшать сведения заявки. </w:t>
      </w:r>
    </w:p>
    <w:p w:rsidR="00AC1DE7" w:rsidRDefault="00AC1DE7" w:rsidP="00850327">
      <w:pPr>
        <w:pStyle w:val="111"/>
      </w:pPr>
      <w:r>
        <w:t>Если участник не предоставил улучшенных сведений заявки, то действует прежняя редакция заявки.</w:t>
      </w:r>
    </w:p>
    <w:p w:rsidR="00AC1DE7" w:rsidRDefault="00AC1DE7" w:rsidP="00850327">
      <w:pPr>
        <w:pStyle w:val="111"/>
      </w:pPr>
      <w:r>
        <w:t>При проведении закупки с возможностью подачи альтернативных предложений участник закупки вправе заявлять новые цены, как в отношении основного, так и альтернативного предложений, допущенных до участия в переторжке по результатам рассмотрения заявок.</w:t>
      </w:r>
    </w:p>
    <w:p w:rsidR="00AC1DE7" w:rsidRDefault="00AC1DE7" w:rsidP="00850327">
      <w:pPr>
        <w:pStyle w:val="111"/>
      </w:pPr>
      <w:r>
        <w:t>Комиссия вправе допускать к переторжке альтернативные предложения участников закупки, при наличии таковых.</w:t>
      </w:r>
    </w:p>
    <w:p w:rsidR="00AC1DE7" w:rsidRDefault="00AC1DE7" w:rsidP="00850327">
      <w:pPr>
        <w:pStyle w:val="111"/>
      </w:pPr>
      <w:r>
        <w:t>В предварительной ранжировке альтернативные предложения учитываются наравне с основными.</w:t>
      </w:r>
    </w:p>
    <w:p w:rsidR="00AC1DE7" w:rsidRDefault="00AC1DE7" w:rsidP="00850327">
      <w:pPr>
        <w:pStyle w:val="111"/>
      </w:pPr>
      <w:r>
        <w:t>Переторжка может проводиться многократно.</w:t>
      </w:r>
    </w:p>
    <w:p w:rsidR="00AC1DE7" w:rsidRDefault="00AC1DE7" w:rsidP="00850327">
      <w:pPr>
        <w:pStyle w:val="111"/>
      </w:pPr>
      <w:r>
        <w:t>Переторжка может иметь очную, заочную либо очно-заочную (смешанную) форму проведения.</w:t>
      </w:r>
    </w:p>
    <w:p w:rsidR="00AC1DE7" w:rsidRDefault="00AC1DE7" w:rsidP="00850327">
      <w:pPr>
        <w:pStyle w:val="111"/>
      </w:pPr>
      <w:r>
        <w:t>Переторжка может быть проведена в последовательной или единовременной форме.</w:t>
      </w:r>
    </w:p>
    <w:p w:rsidR="00AC1DE7" w:rsidRDefault="00AC1DE7" w:rsidP="00850327">
      <w:pPr>
        <w:pStyle w:val="111"/>
      </w:pPr>
      <w:r>
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</w:r>
    </w:p>
    <w:p w:rsidR="00AC1DE7" w:rsidRDefault="00AC1DE7" w:rsidP="00850327">
      <w:pPr>
        <w:pStyle w:val="111"/>
      </w:pPr>
      <w:r>
        <w:lastRenderedPageBreak/>
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</w:r>
    </w:p>
    <w:p w:rsidR="00AC1DE7" w:rsidRDefault="00AC1DE7" w:rsidP="00850327">
      <w:pPr>
        <w:pStyle w:val="111"/>
      </w:pPr>
      <w:r>
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</w:r>
    </w:p>
    <w:p w:rsidR="00AC1DE7" w:rsidRDefault="00AC1DE7" w:rsidP="00850327">
      <w:pPr>
        <w:pStyle w:val="111"/>
      </w:pPr>
      <w:r>
        <w:t>Переторжка в единовременной форме проводится путем предоставления участниками переторжки обновленных заявок на участие в закупке.</w:t>
      </w:r>
    </w:p>
    <w:p w:rsidR="0023140C" w:rsidRDefault="00AC1DE7" w:rsidP="0023140C">
      <w:pPr>
        <w:pStyle w:val="111"/>
      </w:pPr>
      <w:r>
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</w:r>
    </w:p>
    <w:p w:rsidR="001204D8" w:rsidRDefault="001204D8" w:rsidP="00055118">
      <w:pPr>
        <w:pStyle w:val="113"/>
      </w:pPr>
      <w:r>
        <w:t>Ранжирование заявок</w:t>
      </w:r>
      <w:r w:rsidR="00690492">
        <w:t>, подведение итогов</w:t>
      </w:r>
    </w:p>
    <w:p w:rsidR="001204D8" w:rsidRDefault="001204D8" w:rsidP="001204D8">
      <w:pPr>
        <w:pStyle w:val="111"/>
      </w:pPr>
      <w:r>
        <w:t xml:space="preserve">Оцененным заявкам </w:t>
      </w:r>
      <w:r w:rsidR="008F50C0">
        <w:t>присваивае</w:t>
      </w:r>
      <w:r w:rsidR="00466617">
        <w:t>тся</w:t>
      </w:r>
      <w:r>
        <w:t xml:space="preserve"> порядковый номер в порядке убывания </w:t>
      </w:r>
      <w:r w:rsidR="00A26A6F">
        <w:t xml:space="preserve">их </w:t>
      </w:r>
      <w:r>
        <w:t>рейтингов</w:t>
      </w:r>
      <w:r w:rsidR="00CE389C">
        <w:t xml:space="preserve"> (в порядке возрастания ценовых предложений — при проведении аукциона)</w:t>
      </w:r>
      <w:r>
        <w:t>.</w:t>
      </w:r>
    </w:p>
    <w:p w:rsidR="00DE7FD9" w:rsidRDefault="001204D8" w:rsidP="00DE7FD9">
      <w:pPr>
        <w:pStyle w:val="111"/>
      </w:pPr>
      <w:r>
        <w:t>Первый (наименьший) номер присваивается заявке с наибольшим рейтингом</w:t>
      </w:r>
      <w:r w:rsidR="00CE389C">
        <w:t xml:space="preserve"> (с наименьшим ценовым предложением — при проведении аукциона)</w:t>
      </w:r>
      <w:r>
        <w:t>.</w:t>
      </w:r>
    </w:p>
    <w:sdt>
      <w:sdtPr>
        <w:alias w:val="Разрешение коллизии равного рейтинга"/>
        <w:tag w:val="Жребий"/>
        <w:id w:val="-830516596"/>
        <w:lock w:val="sdtLocked"/>
        <w:placeholder>
          <w:docPart w:val="9921AB7F6728448D8036503C31A1F4FB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EndPr/>
      <w:sdtContent>
        <w:p w:rsidR="00047339" w:rsidRDefault="00822180" w:rsidP="00D54622">
          <w:pPr>
            <w:pStyle w:val="111"/>
          </w:pPr>
          <w:r w:rsidRPr="00D54622"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  <w:p w:rsidR="00DE7FD9" w:rsidRPr="00047339" w:rsidRDefault="00047339" w:rsidP="00047339">
          <w:pPr>
            <w:pStyle w:val="111"/>
            <w:rPr>
              <w:color w:val="auto"/>
            </w:rPr>
          </w:pPr>
          <w:r w:rsidRPr="0009616D">
            <w:rPr>
              <w:color w:val="auto"/>
            </w:rPr>
    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    </w:r>
          <w:r>
            <w:rPr>
              <w:color w:val="auto"/>
            </w:rPr>
            <w:t>.</w:t>
          </w:r>
        </w:p>
      </w:sdtContent>
    </w:sdt>
    <w:p w:rsidR="00B17350" w:rsidRDefault="00B17350" w:rsidP="00863567">
      <w:pPr>
        <w:pStyle w:val="113"/>
      </w:pPr>
      <w:r>
        <w:t>Заключение договора</w:t>
      </w:r>
    </w:p>
    <w:p w:rsidR="00CA3283" w:rsidRDefault="00CA3283" w:rsidP="00890A01">
      <w:pPr>
        <w:pStyle w:val="111"/>
      </w:pPr>
      <w:r>
        <w:t>Договор заключается на основании итогового протокола</w:t>
      </w:r>
      <w:r w:rsidR="00680675">
        <w:t xml:space="preserve"> </w:t>
      </w:r>
      <w:r w:rsidR="008362ED">
        <w:t>с участником, заявке которого присвоен первый порядковый номер</w:t>
      </w:r>
      <w:r w:rsidR="00C34E5D">
        <w:t xml:space="preserve"> (победитель)</w:t>
      </w:r>
      <w:r w:rsidR="008362ED">
        <w:t xml:space="preserve">, </w:t>
      </w:r>
      <w:r w:rsidR="00680675">
        <w:t>в соответствии с</w:t>
      </w:r>
      <w:r w:rsidR="00CF0A32">
        <w:t xml:space="preserve"> проектом договора</w:t>
      </w:r>
      <w:r>
        <w:t>.</w:t>
      </w:r>
    </w:p>
    <w:p w:rsidR="00A7346F" w:rsidRDefault="003438C4" w:rsidP="00890A01">
      <w:pPr>
        <w:pStyle w:val="111"/>
      </w:pPr>
      <w:r>
        <w:t xml:space="preserve">Договор заключается на условиях, предусмотренных документацией о </w:t>
      </w:r>
      <w:r w:rsidR="00A90952">
        <w:t>закупке</w:t>
      </w:r>
      <w:r>
        <w:t xml:space="preserve"> и заявкой победителя </w:t>
      </w:r>
      <w:r w:rsidR="007B68CE">
        <w:t>закупки</w:t>
      </w:r>
      <w:r>
        <w:t xml:space="preserve"> либо заявкой участника закупки, заявка которого по результатам рассмотрения заявок на участие в </w:t>
      </w:r>
      <w:r w:rsidR="0014198D">
        <w:t>закупке</w:t>
      </w:r>
      <w:r>
        <w:t xml:space="preserve"> признана единственной соответствующей требованиям документации </w:t>
      </w:r>
      <w:r w:rsidR="00BF3DD4">
        <w:t>о закупке</w:t>
      </w:r>
      <w:r w:rsidR="009301E5">
        <w:t>.</w:t>
      </w:r>
    </w:p>
    <w:p w:rsidR="009C591C" w:rsidRDefault="004E5652" w:rsidP="009C591C">
      <w:pPr>
        <w:pStyle w:val="111"/>
      </w:pPr>
      <w:r>
        <w:t>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</w:t>
      </w:r>
      <w:r w:rsidR="009C591C">
        <w:t>.</w:t>
      </w:r>
    </w:p>
    <w:p w:rsidR="003438C4" w:rsidRDefault="003438C4" w:rsidP="00890A01">
      <w:pPr>
        <w:pStyle w:val="111"/>
      </w:pPr>
      <w:r>
        <w:t>При заключении договора его цена не может превышать НМЦД.</w:t>
      </w:r>
    </w:p>
    <w:p w:rsidR="00743B9E" w:rsidRDefault="00D4384F" w:rsidP="00890A01">
      <w:pPr>
        <w:pStyle w:val="111"/>
      </w:pPr>
      <w:r>
        <w:t>Проект</w:t>
      </w:r>
      <w:r w:rsidR="00743B9E">
        <w:t xml:space="preserve"> договора обязател</w:t>
      </w:r>
      <w:r w:rsidR="00F20B6A">
        <w:t>ен</w:t>
      </w:r>
      <w:r w:rsidR="00743B9E">
        <w:t xml:space="preserve"> как по существу </w:t>
      </w:r>
      <w:r w:rsidR="00CC7B0D">
        <w:t>определенных</w:t>
      </w:r>
      <w:r w:rsidR="00B13DF4">
        <w:t xml:space="preserve"> в нем</w:t>
      </w:r>
      <w:r w:rsidR="00CC7B0D">
        <w:t xml:space="preserve"> условий</w:t>
      </w:r>
      <w:r w:rsidR="00294295">
        <w:t>, так и по форме.</w:t>
      </w:r>
    </w:p>
    <w:sdt>
      <w:sdtPr>
        <w:alias w:val="Заключение договора"/>
        <w:tag w:val="Заключение договора"/>
        <w:id w:val="1028451099"/>
        <w:lock w:val="sdtLocked"/>
        <w:placeholder>
          <w:docPart w:val="9921AB7F6728448D8036503C31A1F4FB"/>
        </w:placeholder>
        <w15:color w:val="00CCFF"/>
        <w:docPartList>
          <w:docPartGallery w:val="Quick Parts"/>
          <w:docPartCategory w:val="Документация о закупке: договоры"/>
        </w:docPartList>
      </w:sdtPr>
      <w:sdtEndPr/>
      <w:sdtContent>
        <w:p w:rsidR="00173337" w:rsidRDefault="00822180" w:rsidP="00FD7697">
          <w:pPr>
            <w:pStyle w:val="111"/>
          </w:pPr>
          <w:r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p>
      </w:sdtContent>
    </w:sdt>
    <w:p w:rsidR="00976DC4" w:rsidRDefault="007D3ED1" w:rsidP="00F83D4A">
      <w:pPr>
        <w:pStyle w:val="111"/>
        <w:sectPr w:rsidR="00976DC4" w:rsidSect="00E14F9B">
          <w:pgSz w:w="11906" w:h="16838"/>
          <w:pgMar w:top="851" w:right="849" w:bottom="1418" w:left="993" w:header="709" w:footer="709" w:gutter="0"/>
          <w:cols w:space="708"/>
          <w:docGrid w:linePitch="360"/>
        </w:sectPr>
      </w:pPr>
      <w:r>
        <w:t xml:space="preserve">При </w:t>
      </w:r>
      <w:r w:rsidRPr="00F83D4A">
        <w:t>исполнении</w:t>
      </w:r>
      <w:r>
        <w:t xml:space="preserve"> договора, заключенного с участником закупки, которому предоставлен приоритет, не допускается замена страны происхождения товаров, за исключением случая, когда в результате такой замены вместо иностранных товаров поставляются российские товары, при этом </w:t>
      </w:r>
      <w:r>
        <w:lastRenderedPageBreak/>
        <w:t>качество, технические и функциональные характеристики (потребительские свойства) таких товаров не должны уступать качеству и соответствующим техническим и функциональным характеристикам товаров, указанных в договоре.</w:t>
      </w:r>
    </w:p>
    <w:tbl>
      <w:tblPr>
        <w:tblStyle w:val="afff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270"/>
      </w:tblGrid>
      <w:tr w:rsidR="00976DC4" w:rsidTr="00461338">
        <w:tc>
          <w:tcPr>
            <w:tcW w:w="14270" w:type="dxa"/>
            <w:vAlign w:val="bottom"/>
          </w:tcPr>
          <w:p w:rsidR="00976DC4" w:rsidRDefault="00976DC4" w:rsidP="00461338">
            <w:pPr>
              <w:pStyle w:val="111"/>
              <w:numPr>
                <w:ilvl w:val="0"/>
                <w:numId w:val="0"/>
              </w:numPr>
              <w:jc w:val="right"/>
            </w:pPr>
            <w:bookmarkStart w:id="21" w:name="_Hlk74636283"/>
            <w:r>
              <w:lastRenderedPageBreak/>
              <w:t xml:space="preserve">Приложение </w:t>
            </w:r>
          </w:p>
        </w:tc>
      </w:tr>
      <w:tr w:rsidR="00976DC4" w:rsidTr="00461338">
        <w:tc>
          <w:tcPr>
            <w:tcW w:w="14270" w:type="dxa"/>
            <w:vAlign w:val="bottom"/>
          </w:tcPr>
          <w:p w:rsidR="00976DC4" w:rsidRPr="00D10358" w:rsidRDefault="00976DC4" w:rsidP="00461338">
            <w:pPr>
              <w:pStyle w:val="1"/>
              <w:jc w:val="left"/>
            </w:pPr>
            <w:bookmarkStart w:id="22" w:name="_Toc74635815"/>
            <w:bookmarkStart w:id="23" w:name="_Toc74640264"/>
            <w:r>
              <w:t>Критерии оценки заявок</w:t>
            </w:r>
            <w:bookmarkEnd w:id="22"/>
            <w:bookmarkEnd w:id="23"/>
          </w:p>
        </w:tc>
      </w:tr>
    </w:tbl>
    <w:p w:rsidR="00976DC4" w:rsidRDefault="00976DC4" w:rsidP="00976DC4">
      <w:pPr>
        <w:pStyle w:val="111"/>
        <w:numPr>
          <w:ilvl w:val="0"/>
          <w:numId w:val="0"/>
        </w:numPr>
        <w:rPr>
          <w:lang w:val="en-US"/>
        </w:rPr>
      </w:pPr>
    </w:p>
    <w:tbl>
      <w:tblPr>
        <w:tblStyle w:val="affff9"/>
        <w:tblW w:w="15271" w:type="dxa"/>
        <w:tblInd w:w="-1001" w:type="dxa"/>
        <w:tblLayout w:type="fixed"/>
        <w:tblLook w:val="04A0" w:firstRow="1" w:lastRow="0" w:firstColumn="1" w:lastColumn="0" w:noHBand="0" w:noVBand="1"/>
      </w:tblPr>
      <w:tblGrid>
        <w:gridCol w:w="360"/>
        <w:gridCol w:w="1339"/>
        <w:gridCol w:w="4539"/>
        <w:gridCol w:w="2126"/>
        <w:gridCol w:w="1843"/>
        <w:gridCol w:w="3969"/>
        <w:gridCol w:w="1095"/>
      </w:tblGrid>
      <w:tr w:rsidR="00976DC4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№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Критерии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Предмет оценки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Предельный показатель</w:t>
            </w: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Предпочтительный показатель</w:t>
            </w:r>
          </w:p>
        </w:tc>
        <w:tc>
          <w:tcPr>
            <w:tcW w:w="396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Порядок оценки</w:t>
            </w:r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Вес критерия</w:t>
            </w:r>
          </w:p>
        </w:tc>
      </w:tr>
      <w:tr w:rsidR="00976DC4" w:rsidRPr="00D10358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Цена договора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НМЦД (по каждому лоту)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Минимальное предложение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C4288F" w:rsidRPr="007D6C5B" w:rsidRDefault="00976DC4" w:rsidP="00C4288F">
            <w:pPr>
              <w:pStyle w:val="af4"/>
              <w:rPr>
                <w:noProof/>
                <w:sz w:val="16"/>
                <w:lang w:val="en-US"/>
              </w:rPr>
            </w:pPr>
            <w:r w:rsidRPr="00D4468E">
              <w:rPr>
                <w:sz w:val="16"/>
              </w:rPr>
              <w:fldChar w:fldCharType="begin"/>
            </w:r>
            <w:r w:rsidRPr="00D4468E">
              <w:rPr>
                <w:sz w:val="16"/>
                <w:lang w:val="en-US"/>
              </w:rPr>
              <w:instrText xml:space="preserve"> MERGEFIELD "</w:instrText>
            </w:r>
            <w:r w:rsidRPr="00D4468E">
              <w:rPr>
                <w:sz w:val="16"/>
              </w:rPr>
              <w:instrText>Порядок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цены</w:instrText>
            </w:r>
            <w:r w:rsidRPr="00D4468E">
              <w:rPr>
                <w:sz w:val="16"/>
                <w:lang w:val="en-US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C4288F" w:rsidRPr="007D6C5B">
              <w:rPr>
                <w:noProof/>
                <w:sz w:val="16"/>
                <w:lang w:val="en-US"/>
              </w:rPr>
              <w:t>Rk = Wk * ((Lk - Ok) / (Lk - Tk)), где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7D6C5B">
              <w:rPr>
                <w:noProof/>
                <w:sz w:val="16"/>
                <w:lang w:val="en-US"/>
              </w:rPr>
              <w:t>Rk</w:t>
            </w:r>
            <w:r w:rsidRPr="00C4288F">
              <w:rPr>
                <w:noProof/>
                <w:sz w:val="16"/>
              </w:rPr>
              <w:t>— рейтинг заявки относительно критерия,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7D6C5B">
              <w:rPr>
                <w:noProof/>
                <w:sz w:val="16"/>
                <w:lang w:val="en-US"/>
              </w:rPr>
              <w:t>Wk</w:t>
            </w:r>
            <w:r w:rsidRPr="00C4288F">
              <w:rPr>
                <w:noProof/>
                <w:sz w:val="16"/>
              </w:rPr>
              <w:t>— вес критерия,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7D6C5B">
              <w:rPr>
                <w:noProof/>
                <w:sz w:val="16"/>
                <w:lang w:val="en-US"/>
              </w:rPr>
              <w:t>Lk</w:t>
            </w:r>
            <w:r w:rsidRPr="00C4288F">
              <w:rPr>
                <w:noProof/>
                <w:sz w:val="16"/>
              </w:rPr>
              <w:t>— предельное оцениваемое предложение (состояние) (НМЦД),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7D6C5B">
              <w:rPr>
                <w:noProof/>
                <w:sz w:val="16"/>
                <w:lang w:val="en-US"/>
              </w:rPr>
              <w:t>Ok</w:t>
            </w:r>
            <w:r w:rsidRPr="00C4288F">
              <w:rPr>
                <w:noProof/>
                <w:sz w:val="16"/>
              </w:rPr>
              <w:t>— оцениваемое предложение (состояние) участника,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7D6C5B">
              <w:rPr>
                <w:noProof/>
                <w:sz w:val="16"/>
                <w:lang w:val="en-US"/>
              </w:rPr>
              <w:t>Tk</w:t>
            </w:r>
            <w:r w:rsidRPr="00C4288F">
              <w:rPr>
                <w:noProof/>
                <w:sz w:val="16"/>
              </w:rPr>
              <w:t xml:space="preserve">— предпочитаемое оцениваемое предложение (предложение участника с минимальной ценой ) 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C4288F">
              <w:rPr>
                <w:noProof/>
                <w:sz w:val="16"/>
              </w:rPr>
              <w:t>В случаях когда предложения участников превышают НМЦД применяется следующий рассчет:</w:t>
            </w:r>
          </w:p>
          <w:p w:rsidR="00976DC4" w:rsidRPr="00F67469" w:rsidRDefault="00C4288F" w:rsidP="00461338">
            <w:pPr>
              <w:pStyle w:val="af4"/>
              <w:rPr>
                <w:lang w:val="en-US"/>
              </w:rPr>
            </w:pPr>
            <w:r w:rsidRPr="007D6C5B">
              <w:rPr>
                <w:noProof/>
                <w:sz w:val="16"/>
                <w:lang w:val="en-US"/>
              </w:rPr>
              <w:t>Rk = Wk * (1/((Lk - Ok) / (Lk - Tk)))</w:t>
            </w:r>
            <w:r w:rsidR="00976DC4"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95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2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Размер аванса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предельный_показатель_аванса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30</w:t>
            </w:r>
            <w:r w:rsidRPr="00F67469">
              <w:rPr>
                <w:sz w:val="16"/>
                <w:szCs w:val="16"/>
              </w:rPr>
              <w:fldChar w:fldCharType="end"/>
            </w:r>
            <w:r w:rsidRPr="00F67469">
              <w:rPr>
                <w:sz w:val="16"/>
                <w:szCs w:val="16"/>
              </w:rPr>
              <w:t>%</w:t>
            </w: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"предпочтительный_показатель_аванса"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0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C4288F" w:rsidRPr="007D6C5B" w:rsidRDefault="00976DC4" w:rsidP="00C4288F">
            <w:pPr>
              <w:pStyle w:val="af4"/>
              <w:rPr>
                <w:noProof/>
                <w:sz w:val="16"/>
                <w:lang w:val="en-US"/>
              </w:rPr>
            </w:pPr>
            <w:r w:rsidRPr="00D4468E">
              <w:rPr>
                <w:sz w:val="16"/>
              </w:rPr>
              <w:fldChar w:fldCharType="begin"/>
            </w:r>
            <w:r w:rsidRPr="00D4468E">
              <w:rPr>
                <w:sz w:val="16"/>
                <w:lang w:val="en-US"/>
              </w:rPr>
              <w:instrText xml:space="preserve"> MERGEFIELD "</w:instrText>
            </w:r>
            <w:r w:rsidRPr="00D4468E">
              <w:rPr>
                <w:sz w:val="16"/>
              </w:rPr>
              <w:instrText>порядок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аванса</w:instrText>
            </w:r>
            <w:r w:rsidRPr="00D4468E">
              <w:rPr>
                <w:sz w:val="16"/>
                <w:lang w:val="en-US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C4288F" w:rsidRPr="007D6C5B">
              <w:rPr>
                <w:noProof/>
                <w:sz w:val="16"/>
                <w:lang w:val="en-US"/>
              </w:rPr>
              <w:t>Rk = Wk * ((Lk - Ok) / (Lk - Tk)), где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7D6C5B">
              <w:rPr>
                <w:noProof/>
                <w:sz w:val="16"/>
                <w:lang w:val="en-US"/>
              </w:rPr>
              <w:t>Rk</w:t>
            </w:r>
            <w:r w:rsidRPr="00C4288F">
              <w:rPr>
                <w:noProof/>
                <w:sz w:val="16"/>
              </w:rPr>
              <w:t>— рейтинг заявки относительно авансового критерия,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7D6C5B">
              <w:rPr>
                <w:noProof/>
                <w:sz w:val="16"/>
                <w:lang w:val="en-US"/>
              </w:rPr>
              <w:t>Wk</w:t>
            </w:r>
            <w:r w:rsidRPr="00C4288F">
              <w:rPr>
                <w:noProof/>
                <w:sz w:val="16"/>
              </w:rPr>
              <w:t>— вес авансового критерия,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7D6C5B">
              <w:rPr>
                <w:noProof/>
                <w:sz w:val="16"/>
                <w:lang w:val="en-US"/>
              </w:rPr>
              <w:t>Lk</w:t>
            </w:r>
            <w:r w:rsidRPr="00C4288F">
              <w:rPr>
                <w:noProof/>
                <w:sz w:val="16"/>
              </w:rPr>
              <w:t>— предельное оцениваемое предложение (состояние) авансового критерия (не более 100%),</w:t>
            </w:r>
          </w:p>
          <w:p w:rsidR="00C4288F" w:rsidRPr="00C4288F" w:rsidRDefault="00C4288F" w:rsidP="00C4288F">
            <w:pPr>
              <w:pStyle w:val="af4"/>
              <w:rPr>
                <w:noProof/>
                <w:sz w:val="16"/>
              </w:rPr>
            </w:pPr>
            <w:r w:rsidRPr="007D6C5B">
              <w:rPr>
                <w:noProof/>
                <w:sz w:val="16"/>
                <w:lang w:val="en-US"/>
              </w:rPr>
              <w:t>Ok</w:t>
            </w:r>
            <w:r w:rsidRPr="00C4288F">
              <w:rPr>
                <w:noProof/>
                <w:sz w:val="16"/>
              </w:rPr>
              <w:t>— оцениваемое предложение (состояние) участника,</w:t>
            </w:r>
          </w:p>
          <w:p w:rsidR="00976DC4" w:rsidRPr="00F67469" w:rsidRDefault="00C4288F" w:rsidP="00461338">
            <w:pPr>
              <w:pStyle w:val="af4"/>
            </w:pPr>
            <w:r w:rsidRPr="007D6C5B">
              <w:rPr>
                <w:noProof/>
                <w:sz w:val="16"/>
                <w:lang w:val="en-US"/>
              </w:rPr>
              <w:t>Tk</w:t>
            </w:r>
            <w:r w:rsidRPr="00C4288F">
              <w:rPr>
                <w:noProof/>
                <w:sz w:val="16"/>
              </w:rPr>
              <w:t>— предпочитаемое оцениваемое предложение (состояние ) авансового критерия = 0%</w:t>
            </w:r>
            <w:r w:rsidR="00976DC4"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"вес_критерия_аванса"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-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3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Финансовое состояние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Ктл - коэффициентов текущей ликвидности; Косс - обеспеченности собственными средствами, определяются по формулам из строк бухгалтерского баланса участника:</w:t>
            </w:r>
          </w:p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Ктл=(1210 + 1220 + 1230 + 1250 + 1260 + 1170) ÷ ((1510 + 1520 + 1530 + 1540 + 1550) – 1530 – 1540);</w:t>
            </w:r>
          </w:p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lastRenderedPageBreak/>
              <w:t>Косс=((1310+ 1340 + 1350 + 1360 + 1370-1320) – (1110 + 1120 + 1130 + 1140 + 1150 + 1160 + 1170 + 1180 + 1190)) ÷ (1210 + 1220 + 1230 + 1250 + 1260)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lastRenderedPageBreak/>
              <w:t>Ктл &lt; 1; Косс &lt; 0,1</w:t>
            </w: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Ктл &gt; 1; Косс ≥ 0,1</w:t>
            </w:r>
          </w:p>
        </w:tc>
        <w:tc>
          <w:tcPr>
            <w:tcW w:w="396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Если Ктл&gt;1 Косс≥0,1, то [вес критерия];</w:t>
            </w:r>
          </w:p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Если Ктл&lt;1 Косс≥0,1, то [половина вес критерия];Если Ктл&gt;1 Косс&lt;0,1, то [половина вес критерия];</w:t>
            </w:r>
          </w:p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Если Ктл&lt;1 Косс&lt;0,1, то [0];</w:t>
            </w:r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"вес_критерия_финсостояние"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3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4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Отсутствие негативных судебных решений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Информация о вступивших в силу судебных решениях с участием лиц, указанных в приложении №1 к положению о закупке товаров, работ, услуг ПАО «Иркутскэнерго», или принятых участником закупки претензиях лиц, указанных в приложении №1 к положению о закупке товаров, работ, услуг ПАО «Иркутскэнерго» заказчика — за последние 36 месяцев до дня рассмотрения заявок участников и признающих участника закупки не исполнившим или ненадлежаще исполнившим обязательства по договорам.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Имеются</w:t>
            </w: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Отсутствуют</w:t>
            </w:r>
          </w:p>
        </w:tc>
        <w:tc>
          <w:tcPr>
            <w:tcW w:w="396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судебных решений –  0 баллов;</w:t>
            </w:r>
          </w:p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судебных решений – 1 балл</w:t>
            </w:r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"вес_критерия_судебные"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1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5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Количество договоров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fldChar w:fldCharType="begin"/>
            </w:r>
            <w:r>
              <w:rPr>
                <w:sz w:val="16"/>
                <w:szCs w:val="16"/>
              </w:rPr>
              <w:instrText xml:space="preserve"> MERGEFIELD "Максимальное_колво_рассматриваемых_дого" </w:instrText>
            </w:r>
            <w:r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3</w:t>
            </w:r>
            <w:r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4" w:name="_Toc73527261"/>
            <w:r w:rsidRPr="00F67469">
              <w:rPr>
                <w:sz w:val="16"/>
                <w:szCs w:val="16"/>
                <w:lang w:val="en-US"/>
              </w:rPr>
              <w:t xml:space="preserve">Rk = Wk * ((Lk - Ok) / (Lk - Tk)), </w:t>
            </w:r>
            <w:r w:rsidRPr="00F67469">
              <w:rPr>
                <w:sz w:val="16"/>
                <w:szCs w:val="16"/>
              </w:rPr>
              <w:t>где</w:t>
            </w:r>
            <w:bookmarkEnd w:id="24"/>
          </w:p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5" w:name="_Toc73527262"/>
            <w:r w:rsidRPr="00F67469">
              <w:rPr>
                <w:sz w:val="16"/>
                <w:szCs w:val="16"/>
              </w:rPr>
              <w:t>Rk— рейтинг заявки относительно критерия,</w:t>
            </w:r>
            <w:bookmarkEnd w:id="25"/>
          </w:p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6" w:name="_Toc73527263"/>
            <w:r w:rsidRPr="00F67469">
              <w:rPr>
                <w:sz w:val="16"/>
                <w:szCs w:val="16"/>
              </w:rPr>
              <w:t>Wk— вес критерия,</w:t>
            </w:r>
            <w:bookmarkEnd w:id="26"/>
          </w:p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7" w:name="_Toc73527264"/>
            <w:r w:rsidRPr="00F67469">
              <w:rPr>
                <w:sz w:val="16"/>
                <w:szCs w:val="16"/>
              </w:rPr>
              <w:t>Lk— предельное оцениваемое предложение (состояние),</w:t>
            </w:r>
            <w:bookmarkEnd w:id="27"/>
          </w:p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8" w:name="_Toc73527265"/>
            <w:r w:rsidRPr="00F67469">
              <w:rPr>
                <w:sz w:val="16"/>
                <w:szCs w:val="16"/>
              </w:rPr>
              <w:t>Ok— оцениваемое предложение (состояние) участника,</w:t>
            </w:r>
            <w:bookmarkEnd w:id="28"/>
          </w:p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9" w:name="_Toc73527266"/>
            <w:r w:rsidRPr="00F67469">
              <w:rPr>
                <w:sz w:val="16"/>
                <w:szCs w:val="16"/>
              </w:rPr>
              <w:t>Tk— предпочитаемое оцениваемое предложение (состояние)</w:t>
            </w:r>
            <w:bookmarkEnd w:id="29"/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"вес_критерия_колво_договоров"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1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6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Суммарная цена аналогичных договоров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Суммарная цена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 1рубль </w:t>
            </w:r>
          </w:p>
          <w:p w:rsidR="00976DC4" w:rsidRPr="00F67469" w:rsidRDefault="00976DC4" w:rsidP="00461338">
            <w:pPr>
              <w:rPr>
                <w:sz w:val="16"/>
                <w:szCs w:val="16"/>
                <w:lang w:eastAsia="ru-RU"/>
              </w:rPr>
            </w:pPr>
          </w:p>
          <w:p w:rsidR="00976DC4" w:rsidRPr="00F67469" w:rsidRDefault="00976DC4" w:rsidP="00461338">
            <w:pPr>
              <w:rPr>
                <w:sz w:val="16"/>
                <w:szCs w:val="16"/>
                <w:lang w:eastAsia="ru-RU"/>
              </w:rPr>
            </w:pP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рассматриваемых договоров умноженное на НМЦД</w:t>
            </w:r>
          </w:p>
        </w:tc>
        <w:tc>
          <w:tcPr>
            <w:tcW w:w="3969" w:type="dxa"/>
          </w:tcPr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30" w:name="_Toc73527267"/>
            <w:r w:rsidRPr="00F67469">
              <w:rPr>
                <w:sz w:val="16"/>
                <w:szCs w:val="16"/>
                <w:lang w:val="en-US"/>
              </w:rPr>
              <w:t xml:space="preserve">Rk = Wk * ((Lk - Ok) / (Lk - Tk)), </w:t>
            </w:r>
            <w:r w:rsidRPr="00F67469">
              <w:rPr>
                <w:sz w:val="16"/>
                <w:szCs w:val="16"/>
              </w:rPr>
              <w:t>где</w:t>
            </w:r>
            <w:bookmarkEnd w:id="30"/>
          </w:p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1" w:name="_Toc73527268"/>
            <w:r w:rsidRPr="00F67469">
              <w:rPr>
                <w:sz w:val="16"/>
                <w:szCs w:val="16"/>
              </w:rPr>
              <w:t>Rk— рейтинг заявки относительно критерия,</w:t>
            </w:r>
            <w:bookmarkEnd w:id="31"/>
          </w:p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2" w:name="_Toc73527269"/>
            <w:r w:rsidRPr="00F67469">
              <w:rPr>
                <w:sz w:val="16"/>
                <w:szCs w:val="16"/>
              </w:rPr>
              <w:t>Wk— вес критерия,</w:t>
            </w:r>
            <w:bookmarkEnd w:id="32"/>
          </w:p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3" w:name="_Toc73527270"/>
            <w:r w:rsidRPr="00F67469">
              <w:rPr>
                <w:sz w:val="16"/>
                <w:szCs w:val="16"/>
              </w:rPr>
              <w:t>Lk— предельное оцениваемое предложение (состояние),</w:t>
            </w:r>
            <w:bookmarkEnd w:id="33"/>
          </w:p>
          <w:p w:rsidR="00976DC4" w:rsidRPr="00F67469" w:rsidRDefault="00976DC4" w:rsidP="00461338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4" w:name="_Toc73527271"/>
            <w:r w:rsidRPr="00F67469">
              <w:rPr>
                <w:sz w:val="16"/>
                <w:szCs w:val="16"/>
              </w:rPr>
              <w:t>Ok— оцениваемое предложение (состояние) участника,</w:t>
            </w:r>
            <w:bookmarkEnd w:id="34"/>
          </w:p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Tk— предпочитаемое оцениваемое предложение (состояние)</w:t>
            </w:r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"вес_критерия_сумма_договоров"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-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7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Прохождение технического аудита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Прохождение технического аудита (наличие заключения о прохождении технического аудита)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"вес_критерия_техаудит"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-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8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Наличие кадровых ресурсов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декларативной части заявок участников и подтверждающих документов (удостоверений, паспортов т/с и т.д.)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"вес_критерия_кадры"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-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976DC4" w:rsidRPr="0029043D" w:rsidTr="00461338">
        <w:tc>
          <w:tcPr>
            <w:tcW w:w="360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9</w:t>
            </w:r>
          </w:p>
        </w:tc>
        <w:tc>
          <w:tcPr>
            <w:tcW w:w="13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Наличие материально-технических ресурсов</w:t>
            </w:r>
          </w:p>
        </w:tc>
        <w:tc>
          <w:tcPr>
            <w:tcW w:w="453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декларативной части заявок участников и подтверждающих документов (удостоверений, паспортов т/с и т.д.)</w:t>
            </w:r>
          </w:p>
        </w:tc>
        <w:tc>
          <w:tcPr>
            <w:tcW w:w="2126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976DC4" w:rsidRPr="00F67469" w:rsidRDefault="00976DC4" w:rsidP="0046133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"вес_критерия_МТР"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C4288F" w:rsidRPr="007D6C5B">
              <w:rPr>
                <w:noProof/>
                <w:sz w:val="16"/>
                <w:szCs w:val="16"/>
              </w:rPr>
              <w:t>-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bookmarkEnd w:id="21"/>
    </w:tbl>
    <w:p w:rsidR="00976DC4" w:rsidRPr="0029043D" w:rsidRDefault="00976DC4" w:rsidP="00976DC4">
      <w:pPr>
        <w:pStyle w:val="111"/>
        <w:numPr>
          <w:ilvl w:val="0"/>
          <w:numId w:val="0"/>
        </w:numPr>
      </w:pPr>
    </w:p>
    <w:p w:rsidR="007D3ED1" w:rsidRPr="008347E5" w:rsidRDefault="007D3ED1" w:rsidP="00976DC4">
      <w:pPr>
        <w:pStyle w:val="111"/>
        <w:numPr>
          <w:ilvl w:val="0"/>
          <w:numId w:val="0"/>
        </w:numPr>
      </w:pPr>
    </w:p>
    <w:sectPr w:rsidR="007D3ED1" w:rsidRPr="008347E5" w:rsidSect="0059586D">
      <w:pgSz w:w="16838" w:h="11906" w:orient="landscape"/>
      <w:pgMar w:top="426" w:right="851" w:bottom="70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4288F" w:rsidRDefault="00C4288F" w:rsidP="00D225C0">
      <w:r>
        <w:separator/>
      </w:r>
    </w:p>
    <w:p w:rsidR="00C4288F" w:rsidRDefault="00C4288F"/>
  </w:endnote>
  <w:endnote w:type="continuationSeparator" w:id="0">
    <w:p w:rsidR="00C4288F" w:rsidRDefault="00C4288F" w:rsidP="00D225C0">
      <w:r>
        <w:continuationSeparator/>
      </w:r>
    </w:p>
    <w:p w:rsidR="00C4288F" w:rsidRDefault="00C428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  <w:embedRegular r:id="rId1" w:fontKey="{E36793E0-D3AA-401E-BFE7-BF5EE9D30CC5}"/>
    <w:embedBold r:id="rId2" w:fontKey="{54ACB7C5-CE6F-4D74-85AF-6994A498DAF1}"/>
    <w:embedItalic r:id="rId3" w:fontKey="{7343F1F9-D54D-46D7-AC29-9F708B55EAC4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panose1 w:val="02060603050505020204"/>
    <w:charset w:val="CC"/>
    <w:family w:val="roman"/>
    <w:pitch w:val="variable"/>
    <w:sig w:usb0="A00002EF" w:usb1="5000204B" w:usb2="00000020" w:usb3="00000000" w:csb0="00000097" w:csb1="00000000"/>
    <w:embedRegular r:id="rId4" w:fontKey="{EE843A62-68E1-4670-B585-648DB60B5647}"/>
    <w:embedBold r:id="rId5" w:fontKey="{4D242A2D-40EC-4FC3-9658-A104C6666003}"/>
    <w:embedItalic r:id="rId6" w:fontKey="{198CF6FE-D2A7-422E-A664-71ABB3BE84B3}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7" w:fontKey="{A89A4C9A-678D-4181-96D4-BA533DA2B520}"/>
    <w:embedBold r:id="rId8" w:fontKey="{753121DA-7468-4664-B211-A427DAA8C4F7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9" w:fontKey="{F8B57C2A-4FBF-416C-AC3C-72FF1328C1D5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10" w:fontKey="{D2A0E0FE-71A5-486B-B6CE-7726203D2AE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23109878"/>
      <w:docPartObj>
        <w:docPartGallery w:val="Page Numbers (Bottom of Page)"/>
        <w:docPartUnique/>
      </w:docPartObj>
    </w:sdtPr>
    <w:sdtEndPr/>
    <w:sdtContent>
      <w:sdt>
        <w:sdtPr>
          <w:id w:val="754098761"/>
          <w:docPartObj>
            <w:docPartGallery w:val="Page Numbers (Top of Page)"/>
            <w:docPartUnique/>
          </w:docPartObj>
        </w:sdtPr>
        <w:sdtEndPr/>
        <w:sdtContent>
          <w:p w:rsidR="005B4BEF" w:rsidRDefault="005B4BEF" w:rsidP="00D70D2B">
            <w:pPr>
              <w:pStyle w:val="aff1"/>
              <w:jc w:val="right"/>
            </w:pP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 xml:space="preserve"> REF  DocumentID  \* MERGEFORMAT </w:instrText>
            </w:r>
            <w:r w:rsidRPr="00973491">
              <w:rPr>
                <w:rStyle w:val="affff7"/>
              </w:rPr>
              <w:fldChar w:fldCharType="separate"/>
            </w:r>
            <w:r w:rsidR="005C46CC">
              <w:rPr>
                <w:rStyle w:val="affff7"/>
                <w:b/>
                <w:bCs/>
              </w:rPr>
              <w:t>Ошибка! Источник ссылки не найден.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5C46CC">
              <w:rPr>
                <w:rStyle w:val="affff7"/>
                <w:noProof/>
              </w:rPr>
              <w:t>25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47482432"/>
      <w:docPartObj>
        <w:docPartGallery w:val="Page Numbers (Bottom of Page)"/>
        <w:docPartUnique/>
      </w:docPartObj>
    </w:sdtPr>
    <w:sdtEndPr/>
    <w:sdtContent>
      <w:p w:rsidR="005B4BEF" w:rsidRDefault="009A2C78" w:rsidP="006B2AC5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1510493381"/>
              <w:placeholder>
                <w:docPart w:val="5E2DFCDF350C45A0AE1C6EA667C300F9"/>
              </w:placeholder>
              <w15:color w:val="FFFF00"/>
            </w:sdtPr>
            <w:sdtEndPr>
              <w:rPr>
                <w:noProof/>
              </w:rPr>
            </w:sdtEndPr>
            <w:sdtContent>
              <w:r w:rsidR="005C46CC" w:rsidRPr="007D6C5B">
                <w:t>79</w:t>
              </w:r>
              <w:r w:rsidR="005C46CC">
                <w:t>,</w:t>
              </w:r>
              <w:r w:rsidR="005C46CC">
                <w:rPr>
                  <w:noProof/>
                </w:rPr>
                <w:t xml:space="preserve"> 80, 81, 82, 83, 84</w:t>
              </w:r>
            </w:sdtContent>
          </w:sdt>
        </w:fldSimple>
        <w:r w:rsidR="005B4BEF">
          <w:t xml:space="preserve">   </w:t>
        </w:r>
        <w:sdt>
          <w:sdtPr>
            <w:id w:val="-1679888397"/>
            <w:docPartObj>
              <w:docPartGallery w:val="Page Numbers (Top of Page)"/>
              <w:docPartUnique/>
            </w:docPartObj>
          </w:sdtPr>
          <w:sdtEndPr/>
          <w:sdtContent>
            <w:r w:rsidR="005B4BEF" w:rsidRPr="00973491">
              <w:rPr>
                <w:rStyle w:val="affff7"/>
              </w:rPr>
              <w:t xml:space="preserve">|   Страница </w:t>
            </w:r>
            <w:r w:rsidR="005B4BEF" w:rsidRPr="00973491">
              <w:rPr>
                <w:rStyle w:val="affff7"/>
              </w:rPr>
              <w:fldChar w:fldCharType="begin"/>
            </w:r>
            <w:r w:rsidR="005B4BEF" w:rsidRPr="00973491">
              <w:rPr>
                <w:rStyle w:val="affff7"/>
              </w:rPr>
              <w:instrText>PAGE</w:instrText>
            </w:r>
            <w:r w:rsidR="005B4BEF" w:rsidRPr="00973491">
              <w:rPr>
                <w:rStyle w:val="affff7"/>
              </w:rPr>
              <w:fldChar w:fldCharType="separate"/>
            </w:r>
            <w:r w:rsidR="005C46CC">
              <w:rPr>
                <w:rStyle w:val="affff7"/>
                <w:noProof/>
              </w:rPr>
              <w:t>4</w:t>
            </w:r>
            <w:r w:rsidR="005B4BEF" w:rsidRPr="00973491">
              <w:rPr>
                <w:rStyle w:val="affff7"/>
              </w:rPr>
              <w:fldChar w:fldCharType="end"/>
            </w:r>
            <w:r w:rsidR="005B4BEF" w:rsidRPr="00973491">
              <w:rPr>
                <w:rStyle w:val="affff7"/>
              </w:rPr>
              <w:t xml:space="preserve"> из </w:t>
            </w:r>
            <w:r w:rsidR="005B4BEF" w:rsidRPr="00973491">
              <w:rPr>
                <w:rStyle w:val="affff7"/>
              </w:rPr>
              <w:fldChar w:fldCharType="begin"/>
            </w:r>
            <w:r w:rsidR="005B4BEF" w:rsidRPr="00973491">
              <w:rPr>
                <w:rStyle w:val="affff7"/>
              </w:rPr>
              <w:instrText>NUMPAGES</w:instrText>
            </w:r>
            <w:r w:rsidR="005B4BEF" w:rsidRPr="00973491">
              <w:rPr>
                <w:rStyle w:val="affff7"/>
              </w:rPr>
              <w:fldChar w:fldCharType="separate"/>
            </w:r>
            <w:r w:rsidR="005C46CC">
              <w:rPr>
                <w:rStyle w:val="affff7"/>
                <w:noProof/>
              </w:rPr>
              <w:t>25</w:t>
            </w:r>
            <w:r w:rsidR="005B4BEF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1466017"/>
      <w:docPartObj>
        <w:docPartGallery w:val="Page Numbers (Bottom of Page)"/>
        <w:docPartUnique/>
      </w:docPartObj>
    </w:sdtPr>
    <w:sdtEndPr/>
    <w:sdtContent>
      <w:p w:rsidR="005B4BEF" w:rsidRDefault="009A2C78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-1346163746"/>
              <w:placeholder>
                <w:docPart w:val="89404842B3974A2A8F902F17EE45DA48"/>
              </w:placeholder>
              <w15:color w:val="FFFF00"/>
            </w:sdtPr>
            <w:sdtContent>
              <w:r w:rsidR="005C46CC" w:rsidRPr="007D6C5B">
                <w:t>79</w:t>
              </w:r>
              <w:r w:rsidR="005C46CC">
                <w:t xml:space="preserve">, </w:t>
              </w:r>
              <w:r w:rsidR="005C46CC">
                <w:rPr>
                  <w:noProof/>
                </w:rPr>
                <w:t>80, 81, 82, 83, 84</w:t>
              </w:r>
            </w:sdtContent>
          </w:sdt>
        </w:fldSimple>
        <w:r w:rsidR="005B4BEF">
          <w:t xml:space="preserve">   </w:t>
        </w:r>
        <w:sdt>
          <w:sdtPr>
            <w:id w:val="-713423825"/>
            <w:docPartObj>
              <w:docPartGallery w:val="Page Numbers (Top of Page)"/>
              <w:docPartUnique/>
            </w:docPartObj>
          </w:sdtPr>
          <w:sdtEndPr/>
          <w:sdtContent>
            <w:r w:rsidR="005B4BEF" w:rsidRPr="00973491">
              <w:rPr>
                <w:rStyle w:val="affff7"/>
              </w:rPr>
              <w:t xml:space="preserve">|   Страница </w:t>
            </w:r>
            <w:r w:rsidR="005B4BEF" w:rsidRPr="00973491">
              <w:rPr>
                <w:rStyle w:val="affff7"/>
              </w:rPr>
              <w:fldChar w:fldCharType="begin"/>
            </w:r>
            <w:r w:rsidR="005B4BEF" w:rsidRPr="00973491">
              <w:rPr>
                <w:rStyle w:val="affff7"/>
              </w:rPr>
              <w:instrText>PAGE</w:instrText>
            </w:r>
            <w:r w:rsidR="005B4BEF" w:rsidRPr="00973491">
              <w:rPr>
                <w:rStyle w:val="affff7"/>
              </w:rPr>
              <w:fldChar w:fldCharType="separate"/>
            </w:r>
            <w:r w:rsidR="005C46CC">
              <w:rPr>
                <w:rStyle w:val="affff7"/>
                <w:noProof/>
              </w:rPr>
              <w:t>5</w:t>
            </w:r>
            <w:r w:rsidR="005B4BEF" w:rsidRPr="00973491">
              <w:rPr>
                <w:rStyle w:val="affff7"/>
              </w:rPr>
              <w:fldChar w:fldCharType="end"/>
            </w:r>
            <w:r w:rsidR="005B4BEF" w:rsidRPr="00973491">
              <w:rPr>
                <w:rStyle w:val="affff7"/>
              </w:rPr>
              <w:t xml:space="preserve"> из </w:t>
            </w:r>
            <w:r w:rsidR="005B4BEF" w:rsidRPr="00973491">
              <w:rPr>
                <w:rStyle w:val="affff7"/>
              </w:rPr>
              <w:fldChar w:fldCharType="begin"/>
            </w:r>
            <w:r w:rsidR="005B4BEF" w:rsidRPr="00973491">
              <w:rPr>
                <w:rStyle w:val="affff7"/>
              </w:rPr>
              <w:instrText>NUMPAGES</w:instrText>
            </w:r>
            <w:r w:rsidR="005B4BEF" w:rsidRPr="00973491">
              <w:rPr>
                <w:rStyle w:val="affff7"/>
              </w:rPr>
              <w:fldChar w:fldCharType="separate"/>
            </w:r>
            <w:r w:rsidR="005C46CC">
              <w:rPr>
                <w:rStyle w:val="affff7"/>
                <w:noProof/>
              </w:rPr>
              <w:t>25</w:t>
            </w:r>
            <w:r w:rsidR="005B4BEF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87792848"/>
      <w:docPartObj>
        <w:docPartGallery w:val="Page Numbers (Bottom of Page)"/>
        <w:docPartUnique/>
      </w:docPartObj>
    </w:sdtPr>
    <w:sdtEndPr/>
    <w:sdtContent>
      <w:p w:rsidR="005B4BEF" w:rsidRDefault="009A2C78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fldSimple w:instr=" REF  НомерВПланеЗакупки  \* MERGEFORMAT ">
          <w:sdt>
            <w:sdtPr>
              <w:alias w:val="Номер в плане закупок"/>
              <w:tag w:val="Номер в плане закупок"/>
              <w:id w:val="553435880"/>
              <w:placeholder>
                <w:docPart w:val="5F88DBABBD4D424E8C004E8986BD9EE7"/>
              </w:placeholder>
              <w15:color w:val="FFFF00"/>
            </w:sdtPr>
            <w:sdtContent>
              <w:r w:rsidR="005C46CC" w:rsidRPr="007D6C5B">
                <w:t>79</w:t>
              </w:r>
              <w:r w:rsidR="005C46CC">
                <w:t xml:space="preserve">, </w:t>
              </w:r>
              <w:r w:rsidR="005C46CC">
                <w:rPr>
                  <w:noProof/>
                </w:rPr>
                <w:t>80, 81, 82, 83, 84</w:t>
              </w:r>
            </w:sdtContent>
          </w:sdt>
        </w:fldSimple>
        <w:r w:rsidR="005B4BEF">
          <w:t xml:space="preserve">   </w:t>
        </w:r>
        <w:sdt>
          <w:sdtPr>
            <w:id w:val="-572044872"/>
            <w:docPartObj>
              <w:docPartGallery w:val="Page Numbers (Top of Page)"/>
              <w:docPartUnique/>
            </w:docPartObj>
          </w:sdtPr>
          <w:sdtEndPr/>
          <w:sdtContent>
            <w:r w:rsidR="005B4BEF" w:rsidRPr="00973491">
              <w:rPr>
                <w:rStyle w:val="affff7"/>
              </w:rPr>
              <w:t xml:space="preserve">|   Страница </w:t>
            </w:r>
            <w:r w:rsidR="005B4BEF" w:rsidRPr="00973491">
              <w:rPr>
                <w:rStyle w:val="affff7"/>
              </w:rPr>
              <w:fldChar w:fldCharType="begin"/>
            </w:r>
            <w:r w:rsidR="005B4BEF" w:rsidRPr="00973491">
              <w:rPr>
                <w:rStyle w:val="affff7"/>
              </w:rPr>
              <w:instrText>PAGE</w:instrText>
            </w:r>
            <w:r w:rsidR="005B4BEF" w:rsidRPr="00973491">
              <w:rPr>
                <w:rStyle w:val="affff7"/>
              </w:rPr>
              <w:fldChar w:fldCharType="separate"/>
            </w:r>
            <w:r w:rsidR="005C46CC">
              <w:rPr>
                <w:rStyle w:val="affff7"/>
                <w:noProof/>
              </w:rPr>
              <w:t>25</w:t>
            </w:r>
            <w:r w:rsidR="005B4BEF" w:rsidRPr="00973491">
              <w:rPr>
                <w:rStyle w:val="affff7"/>
              </w:rPr>
              <w:fldChar w:fldCharType="end"/>
            </w:r>
            <w:r w:rsidR="005B4BEF" w:rsidRPr="00973491">
              <w:rPr>
                <w:rStyle w:val="affff7"/>
              </w:rPr>
              <w:t xml:space="preserve"> из </w:t>
            </w:r>
            <w:r w:rsidR="005B4BEF" w:rsidRPr="00973491">
              <w:rPr>
                <w:rStyle w:val="affff7"/>
              </w:rPr>
              <w:fldChar w:fldCharType="begin"/>
            </w:r>
            <w:r w:rsidR="005B4BEF" w:rsidRPr="00973491">
              <w:rPr>
                <w:rStyle w:val="affff7"/>
              </w:rPr>
              <w:instrText>NUMPAGES</w:instrText>
            </w:r>
            <w:r w:rsidR="005B4BEF" w:rsidRPr="00973491">
              <w:rPr>
                <w:rStyle w:val="affff7"/>
              </w:rPr>
              <w:fldChar w:fldCharType="separate"/>
            </w:r>
            <w:r w:rsidR="005C46CC">
              <w:rPr>
                <w:rStyle w:val="affff7"/>
                <w:noProof/>
              </w:rPr>
              <w:t>25</w:t>
            </w:r>
            <w:r w:rsidR="005B4BEF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4288F" w:rsidRDefault="00C4288F" w:rsidP="00D225C0">
      <w:r>
        <w:separator/>
      </w:r>
    </w:p>
    <w:p w:rsidR="00C4288F" w:rsidRDefault="00C4288F"/>
  </w:footnote>
  <w:footnote w:type="continuationSeparator" w:id="0">
    <w:p w:rsidR="00C4288F" w:rsidRDefault="00C4288F" w:rsidP="00D225C0">
      <w:r>
        <w:continuationSeparator/>
      </w:r>
    </w:p>
    <w:p w:rsidR="00C4288F" w:rsidRDefault="00C4288F"/>
  </w:footnote>
  <w:footnote w:id="1">
    <w:p w:rsidR="005B4BEF" w:rsidRDefault="005B4BEF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:rsidR="005B4BEF" w:rsidRDefault="005B4BEF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:rsidR="005B4BEF" w:rsidRPr="009675CA" w:rsidRDefault="005B4BEF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:rsidR="005B4BEF" w:rsidRDefault="005B4BEF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929E562C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5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7"/>
  </w:num>
  <w:num w:numId="6">
    <w:abstractNumId w:val="10"/>
  </w:num>
  <w:num w:numId="7">
    <w:abstractNumId w:val="6"/>
  </w:num>
  <w:num w:numId="8">
    <w:abstractNumId w:val="8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"/>
  </w:num>
  <w:num w:numId="13">
    <w:abstractNumId w:val="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attachedTemplate r:id="rId1"/>
  <w:stylePaneSortMethod w:val="0000"/>
  <w:documentProtection w:formatting="1" w:enforcement="0"/>
  <w:styleLockTheme/>
  <w:styleLockQFSet/>
  <w:defaultTabStop w:val="709"/>
  <w:autoHyphenation/>
  <w:characterSpacingControl w:val="doNotCompress"/>
  <w:hdrShapeDefaults>
    <o:shapedefaults v:ext="edit" spidmax="10241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288F"/>
    <w:rsid w:val="0000053F"/>
    <w:rsid w:val="000012EC"/>
    <w:rsid w:val="0000155E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ACB"/>
    <w:rsid w:val="0001345F"/>
    <w:rsid w:val="00014C7C"/>
    <w:rsid w:val="000153AD"/>
    <w:rsid w:val="0001572E"/>
    <w:rsid w:val="00015C01"/>
    <w:rsid w:val="0001662C"/>
    <w:rsid w:val="00016AD1"/>
    <w:rsid w:val="00016AEE"/>
    <w:rsid w:val="0001723A"/>
    <w:rsid w:val="000174A5"/>
    <w:rsid w:val="00020135"/>
    <w:rsid w:val="0002062D"/>
    <w:rsid w:val="00020755"/>
    <w:rsid w:val="00020C0F"/>
    <w:rsid w:val="0002158C"/>
    <w:rsid w:val="00021D27"/>
    <w:rsid w:val="00021E41"/>
    <w:rsid w:val="00022981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7D8"/>
    <w:rsid w:val="00031993"/>
    <w:rsid w:val="0003290C"/>
    <w:rsid w:val="00032A22"/>
    <w:rsid w:val="000331FA"/>
    <w:rsid w:val="000332F6"/>
    <w:rsid w:val="00033BCC"/>
    <w:rsid w:val="00037FE0"/>
    <w:rsid w:val="000419D5"/>
    <w:rsid w:val="00041F03"/>
    <w:rsid w:val="000421BA"/>
    <w:rsid w:val="00042EF1"/>
    <w:rsid w:val="00043111"/>
    <w:rsid w:val="00045C06"/>
    <w:rsid w:val="00046621"/>
    <w:rsid w:val="0004725D"/>
    <w:rsid w:val="00047339"/>
    <w:rsid w:val="00050633"/>
    <w:rsid w:val="00053A68"/>
    <w:rsid w:val="00053E99"/>
    <w:rsid w:val="00054592"/>
    <w:rsid w:val="00055118"/>
    <w:rsid w:val="0005554B"/>
    <w:rsid w:val="000563F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5563"/>
    <w:rsid w:val="00066512"/>
    <w:rsid w:val="00066B6E"/>
    <w:rsid w:val="00067E5A"/>
    <w:rsid w:val="000700AA"/>
    <w:rsid w:val="000704DC"/>
    <w:rsid w:val="00070A03"/>
    <w:rsid w:val="00070FA0"/>
    <w:rsid w:val="00071395"/>
    <w:rsid w:val="000713B0"/>
    <w:rsid w:val="00072607"/>
    <w:rsid w:val="00072709"/>
    <w:rsid w:val="00072AA8"/>
    <w:rsid w:val="0007337E"/>
    <w:rsid w:val="00074807"/>
    <w:rsid w:val="00074D49"/>
    <w:rsid w:val="00075178"/>
    <w:rsid w:val="000758E4"/>
    <w:rsid w:val="00075DDC"/>
    <w:rsid w:val="000768B8"/>
    <w:rsid w:val="000773A5"/>
    <w:rsid w:val="00077491"/>
    <w:rsid w:val="00081FBE"/>
    <w:rsid w:val="00082024"/>
    <w:rsid w:val="000825A0"/>
    <w:rsid w:val="00082C9A"/>
    <w:rsid w:val="00082D2A"/>
    <w:rsid w:val="00083B0E"/>
    <w:rsid w:val="00083BAD"/>
    <w:rsid w:val="00083D72"/>
    <w:rsid w:val="000843C1"/>
    <w:rsid w:val="00084688"/>
    <w:rsid w:val="00084D33"/>
    <w:rsid w:val="00085A16"/>
    <w:rsid w:val="000862BF"/>
    <w:rsid w:val="000871F6"/>
    <w:rsid w:val="00087BD2"/>
    <w:rsid w:val="000902DD"/>
    <w:rsid w:val="00091805"/>
    <w:rsid w:val="00091D9E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446"/>
    <w:rsid w:val="000969FE"/>
    <w:rsid w:val="00096BB8"/>
    <w:rsid w:val="00097204"/>
    <w:rsid w:val="000972E2"/>
    <w:rsid w:val="0009739D"/>
    <w:rsid w:val="00097502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FF9"/>
    <w:rsid w:val="000A5290"/>
    <w:rsid w:val="000A57F7"/>
    <w:rsid w:val="000A7088"/>
    <w:rsid w:val="000A7D7E"/>
    <w:rsid w:val="000B13C4"/>
    <w:rsid w:val="000B17EF"/>
    <w:rsid w:val="000B18E5"/>
    <w:rsid w:val="000B28FE"/>
    <w:rsid w:val="000B32C2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D05F1"/>
    <w:rsid w:val="000D0F76"/>
    <w:rsid w:val="000D1488"/>
    <w:rsid w:val="000D1B02"/>
    <w:rsid w:val="000D2063"/>
    <w:rsid w:val="000D26C7"/>
    <w:rsid w:val="000D3F1D"/>
    <w:rsid w:val="000D4EEA"/>
    <w:rsid w:val="000D50AF"/>
    <w:rsid w:val="000D5D40"/>
    <w:rsid w:val="000D64ED"/>
    <w:rsid w:val="000D6702"/>
    <w:rsid w:val="000D73B5"/>
    <w:rsid w:val="000D7D73"/>
    <w:rsid w:val="000E0F77"/>
    <w:rsid w:val="000E16EA"/>
    <w:rsid w:val="000E1D76"/>
    <w:rsid w:val="000E2466"/>
    <w:rsid w:val="000E29EE"/>
    <w:rsid w:val="000E34CB"/>
    <w:rsid w:val="000E3AA5"/>
    <w:rsid w:val="000E3E4B"/>
    <w:rsid w:val="000E4507"/>
    <w:rsid w:val="000E5BA0"/>
    <w:rsid w:val="000E5EF6"/>
    <w:rsid w:val="000E62F5"/>
    <w:rsid w:val="000E6691"/>
    <w:rsid w:val="000E76A9"/>
    <w:rsid w:val="000E7BA7"/>
    <w:rsid w:val="000E7C0B"/>
    <w:rsid w:val="000F04B5"/>
    <w:rsid w:val="000F0D98"/>
    <w:rsid w:val="000F0ED2"/>
    <w:rsid w:val="000F1182"/>
    <w:rsid w:val="000F1BA4"/>
    <w:rsid w:val="000F28DB"/>
    <w:rsid w:val="000F2A25"/>
    <w:rsid w:val="000F3485"/>
    <w:rsid w:val="000F4CAC"/>
    <w:rsid w:val="000F57B2"/>
    <w:rsid w:val="000F5FE3"/>
    <w:rsid w:val="000F6B29"/>
    <w:rsid w:val="000F6D92"/>
    <w:rsid w:val="000F7F9B"/>
    <w:rsid w:val="00100097"/>
    <w:rsid w:val="00100295"/>
    <w:rsid w:val="001006D6"/>
    <w:rsid w:val="001023C4"/>
    <w:rsid w:val="00102616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DD0"/>
    <w:rsid w:val="001135D1"/>
    <w:rsid w:val="00113CCA"/>
    <w:rsid w:val="00113FA3"/>
    <w:rsid w:val="001146B8"/>
    <w:rsid w:val="0011521F"/>
    <w:rsid w:val="001152E9"/>
    <w:rsid w:val="00115997"/>
    <w:rsid w:val="00115B52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AD0"/>
    <w:rsid w:val="00126B40"/>
    <w:rsid w:val="00126D0F"/>
    <w:rsid w:val="00127550"/>
    <w:rsid w:val="001302F4"/>
    <w:rsid w:val="00130788"/>
    <w:rsid w:val="00130CE3"/>
    <w:rsid w:val="00131152"/>
    <w:rsid w:val="00131234"/>
    <w:rsid w:val="0013352E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7CA4"/>
    <w:rsid w:val="001505E6"/>
    <w:rsid w:val="00150630"/>
    <w:rsid w:val="00150EE3"/>
    <w:rsid w:val="001521AC"/>
    <w:rsid w:val="001537E6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6ADB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DE8"/>
    <w:rsid w:val="001766C6"/>
    <w:rsid w:val="00176D35"/>
    <w:rsid w:val="0017726B"/>
    <w:rsid w:val="001779D4"/>
    <w:rsid w:val="00177BA9"/>
    <w:rsid w:val="00177DBA"/>
    <w:rsid w:val="001804FA"/>
    <w:rsid w:val="00180B3A"/>
    <w:rsid w:val="00180BE1"/>
    <w:rsid w:val="00180DF6"/>
    <w:rsid w:val="001812ED"/>
    <w:rsid w:val="001815CD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F11"/>
    <w:rsid w:val="00191410"/>
    <w:rsid w:val="001932B1"/>
    <w:rsid w:val="0019373F"/>
    <w:rsid w:val="00193B5A"/>
    <w:rsid w:val="00193D7B"/>
    <w:rsid w:val="00195A51"/>
    <w:rsid w:val="00195A9B"/>
    <w:rsid w:val="001966E8"/>
    <w:rsid w:val="00196D4B"/>
    <w:rsid w:val="001971F7"/>
    <w:rsid w:val="00197BF8"/>
    <w:rsid w:val="001A0985"/>
    <w:rsid w:val="001A13FE"/>
    <w:rsid w:val="001A185F"/>
    <w:rsid w:val="001A19D0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405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6E7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E00DB"/>
    <w:rsid w:val="001E01FE"/>
    <w:rsid w:val="001E0578"/>
    <w:rsid w:val="001E2164"/>
    <w:rsid w:val="001E2224"/>
    <w:rsid w:val="001E2F3E"/>
    <w:rsid w:val="001E3FAF"/>
    <w:rsid w:val="001E48CF"/>
    <w:rsid w:val="001E5740"/>
    <w:rsid w:val="001E5AC3"/>
    <w:rsid w:val="001E5D1B"/>
    <w:rsid w:val="001E6931"/>
    <w:rsid w:val="001E70B9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6B9"/>
    <w:rsid w:val="001F6C20"/>
    <w:rsid w:val="001F6C2C"/>
    <w:rsid w:val="001F734F"/>
    <w:rsid w:val="00200EBB"/>
    <w:rsid w:val="002012F7"/>
    <w:rsid w:val="00201583"/>
    <w:rsid w:val="00201660"/>
    <w:rsid w:val="00201ABC"/>
    <w:rsid w:val="00202B0B"/>
    <w:rsid w:val="002040FA"/>
    <w:rsid w:val="00204828"/>
    <w:rsid w:val="00204B63"/>
    <w:rsid w:val="00205ABB"/>
    <w:rsid w:val="00206104"/>
    <w:rsid w:val="00206106"/>
    <w:rsid w:val="00206244"/>
    <w:rsid w:val="0020633C"/>
    <w:rsid w:val="0021046E"/>
    <w:rsid w:val="00211C44"/>
    <w:rsid w:val="00212FD0"/>
    <w:rsid w:val="00213130"/>
    <w:rsid w:val="00213E83"/>
    <w:rsid w:val="00214605"/>
    <w:rsid w:val="00215767"/>
    <w:rsid w:val="002164F4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453"/>
    <w:rsid w:val="00226FF9"/>
    <w:rsid w:val="0023097D"/>
    <w:rsid w:val="0023140C"/>
    <w:rsid w:val="00235AF0"/>
    <w:rsid w:val="00235F39"/>
    <w:rsid w:val="00236E67"/>
    <w:rsid w:val="0023729B"/>
    <w:rsid w:val="00237FE3"/>
    <w:rsid w:val="0024114F"/>
    <w:rsid w:val="00241471"/>
    <w:rsid w:val="00241FB7"/>
    <w:rsid w:val="00242A4B"/>
    <w:rsid w:val="00242C45"/>
    <w:rsid w:val="002433BD"/>
    <w:rsid w:val="00243AC8"/>
    <w:rsid w:val="00243FDA"/>
    <w:rsid w:val="002440E7"/>
    <w:rsid w:val="002443C2"/>
    <w:rsid w:val="00244773"/>
    <w:rsid w:val="00244E7D"/>
    <w:rsid w:val="00245073"/>
    <w:rsid w:val="002450CA"/>
    <w:rsid w:val="00245E58"/>
    <w:rsid w:val="00245FD5"/>
    <w:rsid w:val="00246312"/>
    <w:rsid w:val="00250C79"/>
    <w:rsid w:val="00250E5E"/>
    <w:rsid w:val="00250E78"/>
    <w:rsid w:val="002511DA"/>
    <w:rsid w:val="00251D75"/>
    <w:rsid w:val="00252859"/>
    <w:rsid w:val="00253B79"/>
    <w:rsid w:val="00254015"/>
    <w:rsid w:val="00254700"/>
    <w:rsid w:val="00254DD9"/>
    <w:rsid w:val="00256143"/>
    <w:rsid w:val="00256693"/>
    <w:rsid w:val="00260376"/>
    <w:rsid w:val="00260BFD"/>
    <w:rsid w:val="0026157A"/>
    <w:rsid w:val="0026176B"/>
    <w:rsid w:val="00261B79"/>
    <w:rsid w:val="00262180"/>
    <w:rsid w:val="0026483B"/>
    <w:rsid w:val="00266478"/>
    <w:rsid w:val="00266891"/>
    <w:rsid w:val="00267670"/>
    <w:rsid w:val="00267B99"/>
    <w:rsid w:val="00271A9E"/>
    <w:rsid w:val="00271D39"/>
    <w:rsid w:val="00273F90"/>
    <w:rsid w:val="00274FD1"/>
    <w:rsid w:val="00275A83"/>
    <w:rsid w:val="00277834"/>
    <w:rsid w:val="0028082E"/>
    <w:rsid w:val="00282755"/>
    <w:rsid w:val="00283EDE"/>
    <w:rsid w:val="0028419B"/>
    <w:rsid w:val="00284C12"/>
    <w:rsid w:val="00285655"/>
    <w:rsid w:val="00285BA9"/>
    <w:rsid w:val="002876C7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505"/>
    <w:rsid w:val="002939EA"/>
    <w:rsid w:val="00293ADF"/>
    <w:rsid w:val="00294295"/>
    <w:rsid w:val="00296FFC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8F3"/>
    <w:rsid w:val="002B7BA2"/>
    <w:rsid w:val="002B7FE3"/>
    <w:rsid w:val="002C07BA"/>
    <w:rsid w:val="002C098F"/>
    <w:rsid w:val="002C0CF5"/>
    <w:rsid w:val="002C1077"/>
    <w:rsid w:val="002C13DA"/>
    <w:rsid w:val="002C1726"/>
    <w:rsid w:val="002C1742"/>
    <w:rsid w:val="002C2056"/>
    <w:rsid w:val="002C3960"/>
    <w:rsid w:val="002C41D0"/>
    <w:rsid w:val="002C4941"/>
    <w:rsid w:val="002C4C0D"/>
    <w:rsid w:val="002C5636"/>
    <w:rsid w:val="002C5D38"/>
    <w:rsid w:val="002C645A"/>
    <w:rsid w:val="002D0ABA"/>
    <w:rsid w:val="002D12D7"/>
    <w:rsid w:val="002D1AAB"/>
    <w:rsid w:val="002D1FA9"/>
    <w:rsid w:val="002D2F5B"/>
    <w:rsid w:val="002D366D"/>
    <w:rsid w:val="002D39F1"/>
    <w:rsid w:val="002D3C4F"/>
    <w:rsid w:val="002D44EE"/>
    <w:rsid w:val="002D450C"/>
    <w:rsid w:val="002D4525"/>
    <w:rsid w:val="002D45A5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3180"/>
    <w:rsid w:val="002E40C8"/>
    <w:rsid w:val="002E4CE8"/>
    <w:rsid w:val="002E51B5"/>
    <w:rsid w:val="002E699C"/>
    <w:rsid w:val="002E76BC"/>
    <w:rsid w:val="002E7812"/>
    <w:rsid w:val="002F023B"/>
    <w:rsid w:val="002F11D2"/>
    <w:rsid w:val="002F261A"/>
    <w:rsid w:val="002F284C"/>
    <w:rsid w:val="002F2A41"/>
    <w:rsid w:val="002F2EC8"/>
    <w:rsid w:val="002F34D9"/>
    <w:rsid w:val="002F35D6"/>
    <w:rsid w:val="002F3E54"/>
    <w:rsid w:val="002F431A"/>
    <w:rsid w:val="002F4E92"/>
    <w:rsid w:val="002F5200"/>
    <w:rsid w:val="002F56E2"/>
    <w:rsid w:val="002F5A6C"/>
    <w:rsid w:val="002F5FA1"/>
    <w:rsid w:val="002F698E"/>
    <w:rsid w:val="002F6ADE"/>
    <w:rsid w:val="002F73EA"/>
    <w:rsid w:val="003000A6"/>
    <w:rsid w:val="0030050A"/>
    <w:rsid w:val="00300A87"/>
    <w:rsid w:val="00300DC8"/>
    <w:rsid w:val="00301727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04C5"/>
    <w:rsid w:val="00321C12"/>
    <w:rsid w:val="00323948"/>
    <w:rsid w:val="00324269"/>
    <w:rsid w:val="00324291"/>
    <w:rsid w:val="0032516C"/>
    <w:rsid w:val="003258AD"/>
    <w:rsid w:val="00327260"/>
    <w:rsid w:val="0032729F"/>
    <w:rsid w:val="003272EF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347"/>
    <w:rsid w:val="003357FA"/>
    <w:rsid w:val="0033682F"/>
    <w:rsid w:val="0033684D"/>
    <w:rsid w:val="00337599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F6"/>
    <w:rsid w:val="0035337D"/>
    <w:rsid w:val="003534F7"/>
    <w:rsid w:val="003538EA"/>
    <w:rsid w:val="00353922"/>
    <w:rsid w:val="0035423E"/>
    <w:rsid w:val="00354916"/>
    <w:rsid w:val="00355188"/>
    <w:rsid w:val="003556DB"/>
    <w:rsid w:val="00355B10"/>
    <w:rsid w:val="00355B40"/>
    <w:rsid w:val="00355D30"/>
    <w:rsid w:val="0035651D"/>
    <w:rsid w:val="003569F8"/>
    <w:rsid w:val="00356D30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7122"/>
    <w:rsid w:val="00367492"/>
    <w:rsid w:val="003675E6"/>
    <w:rsid w:val="003702E5"/>
    <w:rsid w:val="00370501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457E"/>
    <w:rsid w:val="00384745"/>
    <w:rsid w:val="003849A1"/>
    <w:rsid w:val="00385AC7"/>
    <w:rsid w:val="00385E94"/>
    <w:rsid w:val="00386818"/>
    <w:rsid w:val="00386F9C"/>
    <w:rsid w:val="00387ACF"/>
    <w:rsid w:val="00390664"/>
    <w:rsid w:val="00391FA3"/>
    <w:rsid w:val="0039289F"/>
    <w:rsid w:val="0039363D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D10"/>
    <w:rsid w:val="00396F48"/>
    <w:rsid w:val="0039701C"/>
    <w:rsid w:val="0039768F"/>
    <w:rsid w:val="00397D3E"/>
    <w:rsid w:val="00397D60"/>
    <w:rsid w:val="00397E6C"/>
    <w:rsid w:val="003A14B5"/>
    <w:rsid w:val="003A1955"/>
    <w:rsid w:val="003A1AC4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2858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B7940"/>
    <w:rsid w:val="003C0216"/>
    <w:rsid w:val="003C081F"/>
    <w:rsid w:val="003C1CB7"/>
    <w:rsid w:val="003C2538"/>
    <w:rsid w:val="003C49F8"/>
    <w:rsid w:val="003C4DDD"/>
    <w:rsid w:val="003C6098"/>
    <w:rsid w:val="003C6617"/>
    <w:rsid w:val="003C6EEB"/>
    <w:rsid w:val="003C6F93"/>
    <w:rsid w:val="003C75E9"/>
    <w:rsid w:val="003C76CD"/>
    <w:rsid w:val="003C7B05"/>
    <w:rsid w:val="003D0146"/>
    <w:rsid w:val="003D050D"/>
    <w:rsid w:val="003D452E"/>
    <w:rsid w:val="003D4AF7"/>
    <w:rsid w:val="003D6541"/>
    <w:rsid w:val="003D6D24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B28"/>
    <w:rsid w:val="003F1C15"/>
    <w:rsid w:val="003F1DE7"/>
    <w:rsid w:val="003F20D8"/>
    <w:rsid w:val="003F25F2"/>
    <w:rsid w:val="003F3655"/>
    <w:rsid w:val="003F42DE"/>
    <w:rsid w:val="003F467B"/>
    <w:rsid w:val="003F4D0A"/>
    <w:rsid w:val="003F6EA0"/>
    <w:rsid w:val="003F6F79"/>
    <w:rsid w:val="003F7761"/>
    <w:rsid w:val="003F7922"/>
    <w:rsid w:val="003F7AAB"/>
    <w:rsid w:val="003F7BA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D1D"/>
    <w:rsid w:val="00414FFE"/>
    <w:rsid w:val="00416775"/>
    <w:rsid w:val="00416C1E"/>
    <w:rsid w:val="00416E96"/>
    <w:rsid w:val="004178B7"/>
    <w:rsid w:val="004179D8"/>
    <w:rsid w:val="00417FCA"/>
    <w:rsid w:val="004201BB"/>
    <w:rsid w:val="0042025B"/>
    <w:rsid w:val="00420486"/>
    <w:rsid w:val="0042079E"/>
    <w:rsid w:val="00420D79"/>
    <w:rsid w:val="0042105E"/>
    <w:rsid w:val="00421159"/>
    <w:rsid w:val="00421276"/>
    <w:rsid w:val="00421FCF"/>
    <w:rsid w:val="00422BBD"/>
    <w:rsid w:val="0042440C"/>
    <w:rsid w:val="00424CAB"/>
    <w:rsid w:val="00427945"/>
    <w:rsid w:val="00427F1B"/>
    <w:rsid w:val="00430214"/>
    <w:rsid w:val="00430830"/>
    <w:rsid w:val="0043181A"/>
    <w:rsid w:val="004323F0"/>
    <w:rsid w:val="00432669"/>
    <w:rsid w:val="00432787"/>
    <w:rsid w:val="00432D15"/>
    <w:rsid w:val="0043322C"/>
    <w:rsid w:val="00433233"/>
    <w:rsid w:val="0043336E"/>
    <w:rsid w:val="00433B67"/>
    <w:rsid w:val="00433BA7"/>
    <w:rsid w:val="00435554"/>
    <w:rsid w:val="00435DF0"/>
    <w:rsid w:val="00435F6E"/>
    <w:rsid w:val="004366AC"/>
    <w:rsid w:val="004368CC"/>
    <w:rsid w:val="00437061"/>
    <w:rsid w:val="00437252"/>
    <w:rsid w:val="00440177"/>
    <w:rsid w:val="004411A0"/>
    <w:rsid w:val="00441C4E"/>
    <w:rsid w:val="0044295E"/>
    <w:rsid w:val="00443216"/>
    <w:rsid w:val="0044340E"/>
    <w:rsid w:val="00443859"/>
    <w:rsid w:val="00443B0A"/>
    <w:rsid w:val="00443CF9"/>
    <w:rsid w:val="004454D0"/>
    <w:rsid w:val="004455C2"/>
    <w:rsid w:val="00446F03"/>
    <w:rsid w:val="004470F5"/>
    <w:rsid w:val="00450368"/>
    <w:rsid w:val="00450F1A"/>
    <w:rsid w:val="00451C6D"/>
    <w:rsid w:val="0045297D"/>
    <w:rsid w:val="0045340C"/>
    <w:rsid w:val="0045380E"/>
    <w:rsid w:val="004539C8"/>
    <w:rsid w:val="00453E7E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592"/>
    <w:rsid w:val="004619A8"/>
    <w:rsid w:val="004624CE"/>
    <w:rsid w:val="00463A20"/>
    <w:rsid w:val="00466617"/>
    <w:rsid w:val="00466A7E"/>
    <w:rsid w:val="00466DC3"/>
    <w:rsid w:val="00467342"/>
    <w:rsid w:val="004707BD"/>
    <w:rsid w:val="00470809"/>
    <w:rsid w:val="004729AA"/>
    <w:rsid w:val="0047311F"/>
    <w:rsid w:val="004733C3"/>
    <w:rsid w:val="0047404C"/>
    <w:rsid w:val="00474430"/>
    <w:rsid w:val="0047532E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3248"/>
    <w:rsid w:val="004837E1"/>
    <w:rsid w:val="00483D86"/>
    <w:rsid w:val="00483EEF"/>
    <w:rsid w:val="004851BB"/>
    <w:rsid w:val="0048534E"/>
    <w:rsid w:val="004856A5"/>
    <w:rsid w:val="00485DD2"/>
    <w:rsid w:val="00485E2C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D44"/>
    <w:rsid w:val="004B601C"/>
    <w:rsid w:val="004B63B0"/>
    <w:rsid w:val="004C1291"/>
    <w:rsid w:val="004C19E7"/>
    <w:rsid w:val="004C1AE3"/>
    <w:rsid w:val="004C1CA1"/>
    <w:rsid w:val="004C251B"/>
    <w:rsid w:val="004C2875"/>
    <w:rsid w:val="004C2B91"/>
    <w:rsid w:val="004C2C72"/>
    <w:rsid w:val="004C2EC2"/>
    <w:rsid w:val="004C32E3"/>
    <w:rsid w:val="004C438E"/>
    <w:rsid w:val="004C4FF7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C3"/>
    <w:rsid w:val="004E15AA"/>
    <w:rsid w:val="004E1677"/>
    <w:rsid w:val="004E3336"/>
    <w:rsid w:val="004E3399"/>
    <w:rsid w:val="004E3872"/>
    <w:rsid w:val="004E3987"/>
    <w:rsid w:val="004E5652"/>
    <w:rsid w:val="004E5B6F"/>
    <w:rsid w:val="004E627E"/>
    <w:rsid w:val="004E6346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FDF"/>
    <w:rsid w:val="005005BE"/>
    <w:rsid w:val="00500917"/>
    <w:rsid w:val="00500A42"/>
    <w:rsid w:val="00501BC5"/>
    <w:rsid w:val="005023CA"/>
    <w:rsid w:val="0050408C"/>
    <w:rsid w:val="00504529"/>
    <w:rsid w:val="005046D4"/>
    <w:rsid w:val="0050488E"/>
    <w:rsid w:val="00504C19"/>
    <w:rsid w:val="00505E11"/>
    <w:rsid w:val="00505F49"/>
    <w:rsid w:val="005069B6"/>
    <w:rsid w:val="0050776F"/>
    <w:rsid w:val="00510595"/>
    <w:rsid w:val="00510E32"/>
    <w:rsid w:val="00511779"/>
    <w:rsid w:val="00511F8F"/>
    <w:rsid w:val="00512854"/>
    <w:rsid w:val="00512A8E"/>
    <w:rsid w:val="005145AC"/>
    <w:rsid w:val="0051476F"/>
    <w:rsid w:val="00514905"/>
    <w:rsid w:val="00516091"/>
    <w:rsid w:val="0051726A"/>
    <w:rsid w:val="00517818"/>
    <w:rsid w:val="005216EA"/>
    <w:rsid w:val="00521B48"/>
    <w:rsid w:val="00521C91"/>
    <w:rsid w:val="005227A2"/>
    <w:rsid w:val="00522A4B"/>
    <w:rsid w:val="00524154"/>
    <w:rsid w:val="005267B7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1056"/>
    <w:rsid w:val="0054174D"/>
    <w:rsid w:val="00541D91"/>
    <w:rsid w:val="005420CE"/>
    <w:rsid w:val="005426A4"/>
    <w:rsid w:val="0054305C"/>
    <w:rsid w:val="0054357B"/>
    <w:rsid w:val="005435C0"/>
    <w:rsid w:val="005437DE"/>
    <w:rsid w:val="00543BDE"/>
    <w:rsid w:val="00545357"/>
    <w:rsid w:val="0054537B"/>
    <w:rsid w:val="005456C7"/>
    <w:rsid w:val="00546676"/>
    <w:rsid w:val="0054676D"/>
    <w:rsid w:val="005467E2"/>
    <w:rsid w:val="0054688C"/>
    <w:rsid w:val="0054779D"/>
    <w:rsid w:val="0054798C"/>
    <w:rsid w:val="00550C3E"/>
    <w:rsid w:val="005510DD"/>
    <w:rsid w:val="00551BE8"/>
    <w:rsid w:val="00551F87"/>
    <w:rsid w:val="00552133"/>
    <w:rsid w:val="005526F9"/>
    <w:rsid w:val="00552BF3"/>
    <w:rsid w:val="00552DD0"/>
    <w:rsid w:val="00553638"/>
    <w:rsid w:val="00554235"/>
    <w:rsid w:val="00554639"/>
    <w:rsid w:val="0055467C"/>
    <w:rsid w:val="005549A0"/>
    <w:rsid w:val="00554F2A"/>
    <w:rsid w:val="00556650"/>
    <w:rsid w:val="0055696D"/>
    <w:rsid w:val="00556A88"/>
    <w:rsid w:val="0055762B"/>
    <w:rsid w:val="00557ACB"/>
    <w:rsid w:val="0056005A"/>
    <w:rsid w:val="00560066"/>
    <w:rsid w:val="0056011E"/>
    <w:rsid w:val="005605FD"/>
    <w:rsid w:val="005608FE"/>
    <w:rsid w:val="0056121C"/>
    <w:rsid w:val="0056122C"/>
    <w:rsid w:val="00561953"/>
    <w:rsid w:val="0056283C"/>
    <w:rsid w:val="00563703"/>
    <w:rsid w:val="00563CDE"/>
    <w:rsid w:val="00564865"/>
    <w:rsid w:val="00565C3E"/>
    <w:rsid w:val="00565F7C"/>
    <w:rsid w:val="005662DB"/>
    <w:rsid w:val="00566704"/>
    <w:rsid w:val="00566EA1"/>
    <w:rsid w:val="00566F12"/>
    <w:rsid w:val="00567C5F"/>
    <w:rsid w:val="005704AE"/>
    <w:rsid w:val="00570982"/>
    <w:rsid w:val="00571837"/>
    <w:rsid w:val="005721AF"/>
    <w:rsid w:val="005721EE"/>
    <w:rsid w:val="00572D22"/>
    <w:rsid w:val="00573258"/>
    <w:rsid w:val="0057337B"/>
    <w:rsid w:val="00573499"/>
    <w:rsid w:val="00573671"/>
    <w:rsid w:val="005738DB"/>
    <w:rsid w:val="005739AC"/>
    <w:rsid w:val="00575737"/>
    <w:rsid w:val="005766D1"/>
    <w:rsid w:val="0057717B"/>
    <w:rsid w:val="0057727C"/>
    <w:rsid w:val="005778E8"/>
    <w:rsid w:val="00577D18"/>
    <w:rsid w:val="005815BB"/>
    <w:rsid w:val="005817FB"/>
    <w:rsid w:val="0058185F"/>
    <w:rsid w:val="00581965"/>
    <w:rsid w:val="00582234"/>
    <w:rsid w:val="0058404E"/>
    <w:rsid w:val="00585024"/>
    <w:rsid w:val="00585125"/>
    <w:rsid w:val="0058560B"/>
    <w:rsid w:val="00585D07"/>
    <w:rsid w:val="0058650C"/>
    <w:rsid w:val="00587A97"/>
    <w:rsid w:val="00590641"/>
    <w:rsid w:val="0059104E"/>
    <w:rsid w:val="005920BD"/>
    <w:rsid w:val="00592D32"/>
    <w:rsid w:val="005940E1"/>
    <w:rsid w:val="005941CC"/>
    <w:rsid w:val="00595496"/>
    <w:rsid w:val="005975D1"/>
    <w:rsid w:val="005979D8"/>
    <w:rsid w:val="005A05C9"/>
    <w:rsid w:val="005A06AD"/>
    <w:rsid w:val="005A119F"/>
    <w:rsid w:val="005A19B3"/>
    <w:rsid w:val="005A1FC0"/>
    <w:rsid w:val="005A239A"/>
    <w:rsid w:val="005A383B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4B3"/>
    <w:rsid w:val="005B29C3"/>
    <w:rsid w:val="005B2AA4"/>
    <w:rsid w:val="005B2C96"/>
    <w:rsid w:val="005B335F"/>
    <w:rsid w:val="005B355B"/>
    <w:rsid w:val="005B4093"/>
    <w:rsid w:val="005B432B"/>
    <w:rsid w:val="005B4BDD"/>
    <w:rsid w:val="005B4BEF"/>
    <w:rsid w:val="005B570B"/>
    <w:rsid w:val="005B6B2F"/>
    <w:rsid w:val="005C04EF"/>
    <w:rsid w:val="005C101B"/>
    <w:rsid w:val="005C1745"/>
    <w:rsid w:val="005C1C08"/>
    <w:rsid w:val="005C2181"/>
    <w:rsid w:val="005C2276"/>
    <w:rsid w:val="005C2679"/>
    <w:rsid w:val="005C342E"/>
    <w:rsid w:val="005C384A"/>
    <w:rsid w:val="005C3858"/>
    <w:rsid w:val="005C46CC"/>
    <w:rsid w:val="005C4FBA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D89"/>
    <w:rsid w:val="005D5EE5"/>
    <w:rsid w:val="005D60A6"/>
    <w:rsid w:val="005D6F36"/>
    <w:rsid w:val="005D6FE2"/>
    <w:rsid w:val="005D7879"/>
    <w:rsid w:val="005D7B5F"/>
    <w:rsid w:val="005E118C"/>
    <w:rsid w:val="005E1E86"/>
    <w:rsid w:val="005E4FDA"/>
    <w:rsid w:val="005E5356"/>
    <w:rsid w:val="005E6E38"/>
    <w:rsid w:val="005E7112"/>
    <w:rsid w:val="005E77E8"/>
    <w:rsid w:val="005E79B1"/>
    <w:rsid w:val="005E7C13"/>
    <w:rsid w:val="005F1346"/>
    <w:rsid w:val="005F1414"/>
    <w:rsid w:val="005F279A"/>
    <w:rsid w:val="005F2C0F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5A14"/>
    <w:rsid w:val="00606590"/>
    <w:rsid w:val="00606A9D"/>
    <w:rsid w:val="00606AD5"/>
    <w:rsid w:val="00607A86"/>
    <w:rsid w:val="006105FF"/>
    <w:rsid w:val="00610630"/>
    <w:rsid w:val="00610CAA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617A"/>
    <w:rsid w:val="006179E6"/>
    <w:rsid w:val="00617F78"/>
    <w:rsid w:val="006202D0"/>
    <w:rsid w:val="006209A5"/>
    <w:rsid w:val="00620AD0"/>
    <w:rsid w:val="00620D7C"/>
    <w:rsid w:val="00621399"/>
    <w:rsid w:val="00621580"/>
    <w:rsid w:val="0062167D"/>
    <w:rsid w:val="00621A30"/>
    <w:rsid w:val="00621DEA"/>
    <w:rsid w:val="00621F36"/>
    <w:rsid w:val="00622BCC"/>
    <w:rsid w:val="00623CDE"/>
    <w:rsid w:val="00624361"/>
    <w:rsid w:val="00624908"/>
    <w:rsid w:val="00624D3A"/>
    <w:rsid w:val="00625489"/>
    <w:rsid w:val="006256F9"/>
    <w:rsid w:val="006268E7"/>
    <w:rsid w:val="00626CB9"/>
    <w:rsid w:val="00626E24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C73"/>
    <w:rsid w:val="0064120B"/>
    <w:rsid w:val="0064298C"/>
    <w:rsid w:val="00642FE4"/>
    <w:rsid w:val="00645C81"/>
    <w:rsid w:val="00646675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6079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5B7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B21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766"/>
    <w:rsid w:val="006A44F6"/>
    <w:rsid w:val="006A4B29"/>
    <w:rsid w:val="006A57D2"/>
    <w:rsid w:val="006A6A88"/>
    <w:rsid w:val="006A75A6"/>
    <w:rsid w:val="006A7C05"/>
    <w:rsid w:val="006B0008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D90"/>
    <w:rsid w:val="006B5702"/>
    <w:rsid w:val="006B5754"/>
    <w:rsid w:val="006B577A"/>
    <w:rsid w:val="006B5A94"/>
    <w:rsid w:val="006B5FE0"/>
    <w:rsid w:val="006B7F96"/>
    <w:rsid w:val="006C107B"/>
    <w:rsid w:val="006C1FCE"/>
    <w:rsid w:val="006C37C6"/>
    <w:rsid w:val="006C3A9B"/>
    <w:rsid w:val="006C4DC3"/>
    <w:rsid w:val="006C5540"/>
    <w:rsid w:val="006C55F2"/>
    <w:rsid w:val="006C59A0"/>
    <w:rsid w:val="006C5FB9"/>
    <w:rsid w:val="006C61C8"/>
    <w:rsid w:val="006C63D0"/>
    <w:rsid w:val="006C699B"/>
    <w:rsid w:val="006C7C6E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D6EDA"/>
    <w:rsid w:val="006E00E8"/>
    <w:rsid w:val="006E0693"/>
    <w:rsid w:val="006E08E8"/>
    <w:rsid w:val="006E18D6"/>
    <w:rsid w:val="006E30EB"/>
    <w:rsid w:val="006E3480"/>
    <w:rsid w:val="006E46C2"/>
    <w:rsid w:val="006E496C"/>
    <w:rsid w:val="006E4AE7"/>
    <w:rsid w:val="006E6775"/>
    <w:rsid w:val="006E6E7B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67C"/>
    <w:rsid w:val="006F77E2"/>
    <w:rsid w:val="006F7EC6"/>
    <w:rsid w:val="006F7F32"/>
    <w:rsid w:val="007012F5"/>
    <w:rsid w:val="00701B3E"/>
    <w:rsid w:val="007033D3"/>
    <w:rsid w:val="00703904"/>
    <w:rsid w:val="00705864"/>
    <w:rsid w:val="00705D7B"/>
    <w:rsid w:val="007060E6"/>
    <w:rsid w:val="00706EE3"/>
    <w:rsid w:val="00710D05"/>
    <w:rsid w:val="007125F3"/>
    <w:rsid w:val="007126B4"/>
    <w:rsid w:val="00713135"/>
    <w:rsid w:val="0071483D"/>
    <w:rsid w:val="0071492E"/>
    <w:rsid w:val="00714D1B"/>
    <w:rsid w:val="007156DC"/>
    <w:rsid w:val="007160F8"/>
    <w:rsid w:val="007162A5"/>
    <w:rsid w:val="00716CD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51BA"/>
    <w:rsid w:val="007351FA"/>
    <w:rsid w:val="00735582"/>
    <w:rsid w:val="007361E5"/>
    <w:rsid w:val="0073625E"/>
    <w:rsid w:val="00736460"/>
    <w:rsid w:val="00736CCC"/>
    <w:rsid w:val="007371A6"/>
    <w:rsid w:val="00737445"/>
    <w:rsid w:val="00737841"/>
    <w:rsid w:val="00740071"/>
    <w:rsid w:val="00740CAF"/>
    <w:rsid w:val="00741425"/>
    <w:rsid w:val="0074176F"/>
    <w:rsid w:val="0074245C"/>
    <w:rsid w:val="00743413"/>
    <w:rsid w:val="0074373F"/>
    <w:rsid w:val="00743B9E"/>
    <w:rsid w:val="00744E4F"/>
    <w:rsid w:val="0074536D"/>
    <w:rsid w:val="00745EDD"/>
    <w:rsid w:val="0074633A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318B"/>
    <w:rsid w:val="007533CA"/>
    <w:rsid w:val="007552A7"/>
    <w:rsid w:val="00756414"/>
    <w:rsid w:val="007572B9"/>
    <w:rsid w:val="0075766F"/>
    <w:rsid w:val="00760107"/>
    <w:rsid w:val="00760E02"/>
    <w:rsid w:val="00763F76"/>
    <w:rsid w:val="00763FD3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DF"/>
    <w:rsid w:val="00773FF0"/>
    <w:rsid w:val="007743A5"/>
    <w:rsid w:val="00774CC7"/>
    <w:rsid w:val="00775B65"/>
    <w:rsid w:val="00776543"/>
    <w:rsid w:val="007777EA"/>
    <w:rsid w:val="00777A39"/>
    <w:rsid w:val="00777D1F"/>
    <w:rsid w:val="00777E11"/>
    <w:rsid w:val="00780210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9B"/>
    <w:rsid w:val="00791E13"/>
    <w:rsid w:val="0079304E"/>
    <w:rsid w:val="007934BA"/>
    <w:rsid w:val="00793545"/>
    <w:rsid w:val="0079448F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32D2"/>
    <w:rsid w:val="007A33C9"/>
    <w:rsid w:val="007A341D"/>
    <w:rsid w:val="007A40F5"/>
    <w:rsid w:val="007A660D"/>
    <w:rsid w:val="007A6892"/>
    <w:rsid w:val="007A6BF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1D9"/>
    <w:rsid w:val="007B34E0"/>
    <w:rsid w:val="007B47C2"/>
    <w:rsid w:val="007B5262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3364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3452"/>
    <w:rsid w:val="007D3C99"/>
    <w:rsid w:val="007D3ED1"/>
    <w:rsid w:val="007D4DD5"/>
    <w:rsid w:val="007D52EB"/>
    <w:rsid w:val="007D5ED4"/>
    <w:rsid w:val="007D6D71"/>
    <w:rsid w:val="007E0642"/>
    <w:rsid w:val="007E17AF"/>
    <w:rsid w:val="007E1903"/>
    <w:rsid w:val="007E1FCC"/>
    <w:rsid w:val="007E23B7"/>
    <w:rsid w:val="007E2585"/>
    <w:rsid w:val="007E29D2"/>
    <w:rsid w:val="007E2C38"/>
    <w:rsid w:val="007E3ECD"/>
    <w:rsid w:val="007E44CF"/>
    <w:rsid w:val="007E5475"/>
    <w:rsid w:val="007E7B87"/>
    <w:rsid w:val="007F02EB"/>
    <w:rsid w:val="007F0D3B"/>
    <w:rsid w:val="007F119A"/>
    <w:rsid w:val="007F38C1"/>
    <w:rsid w:val="007F39B3"/>
    <w:rsid w:val="007F426A"/>
    <w:rsid w:val="007F5977"/>
    <w:rsid w:val="007F6132"/>
    <w:rsid w:val="007F67BD"/>
    <w:rsid w:val="007F7058"/>
    <w:rsid w:val="007F7534"/>
    <w:rsid w:val="007F7A89"/>
    <w:rsid w:val="007F7C9C"/>
    <w:rsid w:val="00800036"/>
    <w:rsid w:val="0080068B"/>
    <w:rsid w:val="008019B4"/>
    <w:rsid w:val="0080240C"/>
    <w:rsid w:val="00802F00"/>
    <w:rsid w:val="00802F7E"/>
    <w:rsid w:val="008037E1"/>
    <w:rsid w:val="008039EF"/>
    <w:rsid w:val="00803F95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C39"/>
    <w:rsid w:val="00810F0F"/>
    <w:rsid w:val="008111D2"/>
    <w:rsid w:val="008125E7"/>
    <w:rsid w:val="008138DA"/>
    <w:rsid w:val="008138DF"/>
    <w:rsid w:val="00813D80"/>
    <w:rsid w:val="00815CCC"/>
    <w:rsid w:val="008167E3"/>
    <w:rsid w:val="00816F05"/>
    <w:rsid w:val="00820FC8"/>
    <w:rsid w:val="0082111B"/>
    <w:rsid w:val="00821944"/>
    <w:rsid w:val="008220DF"/>
    <w:rsid w:val="00822180"/>
    <w:rsid w:val="00822905"/>
    <w:rsid w:val="00822D77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AF9"/>
    <w:rsid w:val="008476AD"/>
    <w:rsid w:val="008477F2"/>
    <w:rsid w:val="00847F24"/>
    <w:rsid w:val="00850327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5610"/>
    <w:rsid w:val="00855886"/>
    <w:rsid w:val="008562AB"/>
    <w:rsid w:val="0085631A"/>
    <w:rsid w:val="00856483"/>
    <w:rsid w:val="00856CFF"/>
    <w:rsid w:val="00857C57"/>
    <w:rsid w:val="00857D32"/>
    <w:rsid w:val="00860B92"/>
    <w:rsid w:val="008614ED"/>
    <w:rsid w:val="00861842"/>
    <w:rsid w:val="00861911"/>
    <w:rsid w:val="008619AC"/>
    <w:rsid w:val="008629F9"/>
    <w:rsid w:val="00863567"/>
    <w:rsid w:val="008644FD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3EA"/>
    <w:rsid w:val="0088540D"/>
    <w:rsid w:val="00886277"/>
    <w:rsid w:val="00886E54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4B5"/>
    <w:rsid w:val="008A24F0"/>
    <w:rsid w:val="008A2DBE"/>
    <w:rsid w:val="008A31A1"/>
    <w:rsid w:val="008A3512"/>
    <w:rsid w:val="008A3D9E"/>
    <w:rsid w:val="008A4455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44C"/>
    <w:rsid w:val="008D1ABF"/>
    <w:rsid w:val="008D2700"/>
    <w:rsid w:val="008D4097"/>
    <w:rsid w:val="008D4132"/>
    <w:rsid w:val="008D5095"/>
    <w:rsid w:val="008D5397"/>
    <w:rsid w:val="008D5C12"/>
    <w:rsid w:val="008D6586"/>
    <w:rsid w:val="008E069B"/>
    <w:rsid w:val="008E0F58"/>
    <w:rsid w:val="008E1026"/>
    <w:rsid w:val="008E137B"/>
    <w:rsid w:val="008E1C71"/>
    <w:rsid w:val="008E234F"/>
    <w:rsid w:val="008E2AAB"/>
    <w:rsid w:val="008E2C4C"/>
    <w:rsid w:val="008E35CD"/>
    <w:rsid w:val="008E35EA"/>
    <w:rsid w:val="008E3A1F"/>
    <w:rsid w:val="008E4529"/>
    <w:rsid w:val="008E462C"/>
    <w:rsid w:val="008E495A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C4C"/>
    <w:rsid w:val="008F2D97"/>
    <w:rsid w:val="008F2E2C"/>
    <w:rsid w:val="008F2E7C"/>
    <w:rsid w:val="008F30F2"/>
    <w:rsid w:val="008F3AE5"/>
    <w:rsid w:val="008F4052"/>
    <w:rsid w:val="008F4FB8"/>
    <w:rsid w:val="008F50C0"/>
    <w:rsid w:val="008F58F6"/>
    <w:rsid w:val="008F5FE2"/>
    <w:rsid w:val="008F603B"/>
    <w:rsid w:val="008F66E2"/>
    <w:rsid w:val="008F7069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951"/>
    <w:rsid w:val="00913E2F"/>
    <w:rsid w:val="00914295"/>
    <w:rsid w:val="00914455"/>
    <w:rsid w:val="009149D4"/>
    <w:rsid w:val="00914C48"/>
    <w:rsid w:val="00914E4B"/>
    <w:rsid w:val="00914F77"/>
    <w:rsid w:val="0091518B"/>
    <w:rsid w:val="00915944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52EC"/>
    <w:rsid w:val="00925460"/>
    <w:rsid w:val="009256BC"/>
    <w:rsid w:val="00925809"/>
    <w:rsid w:val="00925893"/>
    <w:rsid w:val="0092607D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4E4"/>
    <w:rsid w:val="00941705"/>
    <w:rsid w:val="009431C7"/>
    <w:rsid w:val="00943253"/>
    <w:rsid w:val="00943973"/>
    <w:rsid w:val="00944B4D"/>
    <w:rsid w:val="009458BD"/>
    <w:rsid w:val="00945BEE"/>
    <w:rsid w:val="00945C20"/>
    <w:rsid w:val="0094691F"/>
    <w:rsid w:val="00947461"/>
    <w:rsid w:val="00947B9E"/>
    <w:rsid w:val="0095096A"/>
    <w:rsid w:val="00950AB0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70F"/>
    <w:rsid w:val="00955BA1"/>
    <w:rsid w:val="00956A0E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649"/>
    <w:rsid w:val="009637DD"/>
    <w:rsid w:val="0096406D"/>
    <w:rsid w:val="009641F9"/>
    <w:rsid w:val="009642A6"/>
    <w:rsid w:val="0096528F"/>
    <w:rsid w:val="009652CC"/>
    <w:rsid w:val="00965BDA"/>
    <w:rsid w:val="00965E92"/>
    <w:rsid w:val="009665DE"/>
    <w:rsid w:val="00966CE1"/>
    <w:rsid w:val="009674D5"/>
    <w:rsid w:val="009675CA"/>
    <w:rsid w:val="00967A80"/>
    <w:rsid w:val="00967E06"/>
    <w:rsid w:val="00971A86"/>
    <w:rsid w:val="00971F45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6DC4"/>
    <w:rsid w:val="00977325"/>
    <w:rsid w:val="00977994"/>
    <w:rsid w:val="009805B5"/>
    <w:rsid w:val="00981606"/>
    <w:rsid w:val="00981692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FE6"/>
    <w:rsid w:val="009939E7"/>
    <w:rsid w:val="00993C69"/>
    <w:rsid w:val="00993E23"/>
    <w:rsid w:val="00993FF4"/>
    <w:rsid w:val="00994781"/>
    <w:rsid w:val="00994929"/>
    <w:rsid w:val="00995E87"/>
    <w:rsid w:val="00996F74"/>
    <w:rsid w:val="00997A97"/>
    <w:rsid w:val="00997B00"/>
    <w:rsid w:val="009A0B35"/>
    <w:rsid w:val="009A0D01"/>
    <w:rsid w:val="009A0D71"/>
    <w:rsid w:val="009A1543"/>
    <w:rsid w:val="009A2C78"/>
    <w:rsid w:val="009A2CC4"/>
    <w:rsid w:val="009A3151"/>
    <w:rsid w:val="009A324A"/>
    <w:rsid w:val="009A37BB"/>
    <w:rsid w:val="009A3F02"/>
    <w:rsid w:val="009A483E"/>
    <w:rsid w:val="009A48DF"/>
    <w:rsid w:val="009A4CAF"/>
    <w:rsid w:val="009A5685"/>
    <w:rsid w:val="009A56D9"/>
    <w:rsid w:val="009A5B15"/>
    <w:rsid w:val="009A6E5C"/>
    <w:rsid w:val="009A7C1C"/>
    <w:rsid w:val="009A7CE1"/>
    <w:rsid w:val="009B09DA"/>
    <w:rsid w:val="009B1865"/>
    <w:rsid w:val="009B1EF0"/>
    <w:rsid w:val="009B2CF1"/>
    <w:rsid w:val="009B2D72"/>
    <w:rsid w:val="009B2E96"/>
    <w:rsid w:val="009B3938"/>
    <w:rsid w:val="009B3A69"/>
    <w:rsid w:val="009B59DD"/>
    <w:rsid w:val="009C05C1"/>
    <w:rsid w:val="009C06BA"/>
    <w:rsid w:val="009C0AB1"/>
    <w:rsid w:val="009C142A"/>
    <w:rsid w:val="009C150C"/>
    <w:rsid w:val="009C1C05"/>
    <w:rsid w:val="009C23C2"/>
    <w:rsid w:val="009C313D"/>
    <w:rsid w:val="009C3D40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D024B"/>
    <w:rsid w:val="009D0D6E"/>
    <w:rsid w:val="009D10EE"/>
    <w:rsid w:val="009D216C"/>
    <w:rsid w:val="009D217D"/>
    <w:rsid w:val="009D313B"/>
    <w:rsid w:val="009D333F"/>
    <w:rsid w:val="009D35F5"/>
    <w:rsid w:val="009D3739"/>
    <w:rsid w:val="009D38C5"/>
    <w:rsid w:val="009D4A14"/>
    <w:rsid w:val="009D53FB"/>
    <w:rsid w:val="009D6255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C21"/>
    <w:rsid w:val="009E2FBD"/>
    <w:rsid w:val="009E338D"/>
    <w:rsid w:val="009E4B24"/>
    <w:rsid w:val="009E4E17"/>
    <w:rsid w:val="009E53F4"/>
    <w:rsid w:val="009E5E42"/>
    <w:rsid w:val="009E6169"/>
    <w:rsid w:val="009E62C7"/>
    <w:rsid w:val="009E7086"/>
    <w:rsid w:val="009E776B"/>
    <w:rsid w:val="009E7D52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642"/>
    <w:rsid w:val="009F7C62"/>
    <w:rsid w:val="009F7CAD"/>
    <w:rsid w:val="00A007F3"/>
    <w:rsid w:val="00A01963"/>
    <w:rsid w:val="00A0232D"/>
    <w:rsid w:val="00A027DF"/>
    <w:rsid w:val="00A0285E"/>
    <w:rsid w:val="00A02C54"/>
    <w:rsid w:val="00A02D0D"/>
    <w:rsid w:val="00A04265"/>
    <w:rsid w:val="00A042D6"/>
    <w:rsid w:val="00A048DD"/>
    <w:rsid w:val="00A05E5E"/>
    <w:rsid w:val="00A05FF3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46FA"/>
    <w:rsid w:val="00A14F72"/>
    <w:rsid w:val="00A157FA"/>
    <w:rsid w:val="00A15E34"/>
    <w:rsid w:val="00A1655D"/>
    <w:rsid w:val="00A1718D"/>
    <w:rsid w:val="00A17BC6"/>
    <w:rsid w:val="00A17E8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703"/>
    <w:rsid w:val="00A3697A"/>
    <w:rsid w:val="00A36A60"/>
    <w:rsid w:val="00A37021"/>
    <w:rsid w:val="00A37792"/>
    <w:rsid w:val="00A3797E"/>
    <w:rsid w:val="00A37E1A"/>
    <w:rsid w:val="00A40007"/>
    <w:rsid w:val="00A433BD"/>
    <w:rsid w:val="00A43906"/>
    <w:rsid w:val="00A44592"/>
    <w:rsid w:val="00A44A18"/>
    <w:rsid w:val="00A44AFA"/>
    <w:rsid w:val="00A44C4D"/>
    <w:rsid w:val="00A451D4"/>
    <w:rsid w:val="00A46A65"/>
    <w:rsid w:val="00A475E3"/>
    <w:rsid w:val="00A47AE1"/>
    <w:rsid w:val="00A47AE2"/>
    <w:rsid w:val="00A5095A"/>
    <w:rsid w:val="00A51362"/>
    <w:rsid w:val="00A51AAE"/>
    <w:rsid w:val="00A51ACD"/>
    <w:rsid w:val="00A51C1A"/>
    <w:rsid w:val="00A52012"/>
    <w:rsid w:val="00A52C92"/>
    <w:rsid w:val="00A5349E"/>
    <w:rsid w:val="00A54CAD"/>
    <w:rsid w:val="00A557FC"/>
    <w:rsid w:val="00A55EF7"/>
    <w:rsid w:val="00A56761"/>
    <w:rsid w:val="00A56B71"/>
    <w:rsid w:val="00A57144"/>
    <w:rsid w:val="00A57828"/>
    <w:rsid w:val="00A60AA1"/>
    <w:rsid w:val="00A616FB"/>
    <w:rsid w:val="00A62CA2"/>
    <w:rsid w:val="00A6379B"/>
    <w:rsid w:val="00A641D7"/>
    <w:rsid w:val="00A646D2"/>
    <w:rsid w:val="00A6472B"/>
    <w:rsid w:val="00A64B00"/>
    <w:rsid w:val="00A65C47"/>
    <w:rsid w:val="00A7060E"/>
    <w:rsid w:val="00A71DDE"/>
    <w:rsid w:val="00A71EB7"/>
    <w:rsid w:val="00A7346F"/>
    <w:rsid w:val="00A734C5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B6F"/>
    <w:rsid w:val="00A82E80"/>
    <w:rsid w:val="00A833C5"/>
    <w:rsid w:val="00A83EE9"/>
    <w:rsid w:val="00A849E5"/>
    <w:rsid w:val="00A84B03"/>
    <w:rsid w:val="00A852CB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4518"/>
    <w:rsid w:val="00AA529B"/>
    <w:rsid w:val="00AA53C2"/>
    <w:rsid w:val="00AA5546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5316"/>
    <w:rsid w:val="00AB5355"/>
    <w:rsid w:val="00AB5444"/>
    <w:rsid w:val="00AB5D18"/>
    <w:rsid w:val="00AB6420"/>
    <w:rsid w:val="00AC1DE7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5A1B"/>
    <w:rsid w:val="00AE5C6F"/>
    <w:rsid w:val="00AE65B0"/>
    <w:rsid w:val="00AE7231"/>
    <w:rsid w:val="00AE729F"/>
    <w:rsid w:val="00AE7A17"/>
    <w:rsid w:val="00AF201E"/>
    <w:rsid w:val="00AF24CA"/>
    <w:rsid w:val="00AF2DA9"/>
    <w:rsid w:val="00AF3D50"/>
    <w:rsid w:val="00AF4850"/>
    <w:rsid w:val="00AF4880"/>
    <w:rsid w:val="00AF4B82"/>
    <w:rsid w:val="00AF5749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6B43"/>
    <w:rsid w:val="00B17350"/>
    <w:rsid w:val="00B2011F"/>
    <w:rsid w:val="00B2013E"/>
    <w:rsid w:val="00B20719"/>
    <w:rsid w:val="00B20B23"/>
    <w:rsid w:val="00B20EA9"/>
    <w:rsid w:val="00B21237"/>
    <w:rsid w:val="00B219A4"/>
    <w:rsid w:val="00B21BEF"/>
    <w:rsid w:val="00B22560"/>
    <w:rsid w:val="00B2276A"/>
    <w:rsid w:val="00B228FC"/>
    <w:rsid w:val="00B23094"/>
    <w:rsid w:val="00B2396E"/>
    <w:rsid w:val="00B24464"/>
    <w:rsid w:val="00B24D5A"/>
    <w:rsid w:val="00B25273"/>
    <w:rsid w:val="00B2581D"/>
    <w:rsid w:val="00B25DD6"/>
    <w:rsid w:val="00B26A09"/>
    <w:rsid w:val="00B27040"/>
    <w:rsid w:val="00B277CD"/>
    <w:rsid w:val="00B27C69"/>
    <w:rsid w:val="00B27F9C"/>
    <w:rsid w:val="00B30762"/>
    <w:rsid w:val="00B3110B"/>
    <w:rsid w:val="00B31817"/>
    <w:rsid w:val="00B3290E"/>
    <w:rsid w:val="00B32D2F"/>
    <w:rsid w:val="00B33307"/>
    <w:rsid w:val="00B34E90"/>
    <w:rsid w:val="00B350AB"/>
    <w:rsid w:val="00B3572C"/>
    <w:rsid w:val="00B35F63"/>
    <w:rsid w:val="00B36614"/>
    <w:rsid w:val="00B3716F"/>
    <w:rsid w:val="00B37573"/>
    <w:rsid w:val="00B377D5"/>
    <w:rsid w:val="00B379E6"/>
    <w:rsid w:val="00B37B8F"/>
    <w:rsid w:val="00B40523"/>
    <w:rsid w:val="00B40D3A"/>
    <w:rsid w:val="00B42F96"/>
    <w:rsid w:val="00B43BA6"/>
    <w:rsid w:val="00B43E79"/>
    <w:rsid w:val="00B44277"/>
    <w:rsid w:val="00B4452F"/>
    <w:rsid w:val="00B4490B"/>
    <w:rsid w:val="00B451DB"/>
    <w:rsid w:val="00B454D7"/>
    <w:rsid w:val="00B458E6"/>
    <w:rsid w:val="00B46405"/>
    <w:rsid w:val="00B4670B"/>
    <w:rsid w:val="00B467FF"/>
    <w:rsid w:val="00B47AED"/>
    <w:rsid w:val="00B47BE0"/>
    <w:rsid w:val="00B5133B"/>
    <w:rsid w:val="00B5212C"/>
    <w:rsid w:val="00B52956"/>
    <w:rsid w:val="00B52F7A"/>
    <w:rsid w:val="00B53A88"/>
    <w:rsid w:val="00B5403B"/>
    <w:rsid w:val="00B55A63"/>
    <w:rsid w:val="00B564B6"/>
    <w:rsid w:val="00B56B74"/>
    <w:rsid w:val="00B6136A"/>
    <w:rsid w:val="00B61BAB"/>
    <w:rsid w:val="00B6202B"/>
    <w:rsid w:val="00B62B7A"/>
    <w:rsid w:val="00B62FA8"/>
    <w:rsid w:val="00B6489B"/>
    <w:rsid w:val="00B65A64"/>
    <w:rsid w:val="00B6774E"/>
    <w:rsid w:val="00B67DCC"/>
    <w:rsid w:val="00B7037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79F0"/>
    <w:rsid w:val="00B81664"/>
    <w:rsid w:val="00B81B89"/>
    <w:rsid w:val="00B81B94"/>
    <w:rsid w:val="00B81FA3"/>
    <w:rsid w:val="00B821A4"/>
    <w:rsid w:val="00B827A2"/>
    <w:rsid w:val="00B82AC5"/>
    <w:rsid w:val="00B8326F"/>
    <w:rsid w:val="00B83836"/>
    <w:rsid w:val="00B84060"/>
    <w:rsid w:val="00B850EF"/>
    <w:rsid w:val="00B854C8"/>
    <w:rsid w:val="00B861B9"/>
    <w:rsid w:val="00B86CD7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463E"/>
    <w:rsid w:val="00B9584C"/>
    <w:rsid w:val="00B958AA"/>
    <w:rsid w:val="00B969F4"/>
    <w:rsid w:val="00B971AC"/>
    <w:rsid w:val="00B97258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6AA1"/>
    <w:rsid w:val="00BB751F"/>
    <w:rsid w:val="00BC15C2"/>
    <w:rsid w:val="00BC1643"/>
    <w:rsid w:val="00BC1CF4"/>
    <w:rsid w:val="00BC20B2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EA8"/>
    <w:rsid w:val="00BD435E"/>
    <w:rsid w:val="00BD5962"/>
    <w:rsid w:val="00BD5ADE"/>
    <w:rsid w:val="00BD615B"/>
    <w:rsid w:val="00BE0483"/>
    <w:rsid w:val="00BE1741"/>
    <w:rsid w:val="00BE25FA"/>
    <w:rsid w:val="00BE3194"/>
    <w:rsid w:val="00BE495F"/>
    <w:rsid w:val="00BE49DD"/>
    <w:rsid w:val="00BE5EB6"/>
    <w:rsid w:val="00BE6564"/>
    <w:rsid w:val="00BE680C"/>
    <w:rsid w:val="00BE6963"/>
    <w:rsid w:val="00BE6976"/>
    <w:rsid w:val="00BE6C96"/>
    <w:rsid w:val="00BF0E9D"/>
    <w:rsid w:val="00BF14D0"/>
    <w:rsid w:val="00BF2E14"/>
    <w:rsid w:val="00BF2FF0"/>
    <w:rsid w:val="00BF314E"/>
    <w:rsid w:val="00BF38E5"/>
    <w:rsid w:val="00BF3DD4"/>
    <w:rsid w:val="00BF4104"/>
    <w:rsid w:val="00BF4CE6"/>
    <w:rsid w:val="00BF5475"/>
    <w:rsid w:val="00BF5A67"/>
    <w:rsid w:val="00BF61D5"/>
    <w:rsid w:val="00BF76B4"/>
    <w:rsid w:val="00BF7ABD"/>
    <w:rsid w:val="00BF7D05"/>
    <w:rsid w:val="00C00593"/>
    <w:rsid w:val="00C0082F"/>
    <w:rsid w:val="00C00CEF"/>
    <w:rsid w:val="00C00F13"/>
    <w:rsid w:val="00C0381F"/>
    <w:rsid w:val="00C03C17"/>
    <w:rsid w:val="00C045B4"/>
    <w:rsid w:val="00C04932"/>
    <w:rsid w:val="00C04A5C"/>
    <w:rsid w:val="00C05248"/>
    <w:rsid w:val="00C058A4"/>
    <w:rsid w:val="00C05E66"/>
    <w:rsid w:val="00C05F33"/>
    <w:rsid w:val="00C07F23"/>
    <w:rsid w:val="00C1009F"/>
    <w:rsid w:val="00C1051B"/>
    <w:rsid w:val="00C1051D"/>
    <w:rsid w:val="00C10B72"/>
    <w:rsid w:val="00C113B5"/>
    <w:rsid w:val="00C12B46"/>
    <w:rsid w:val="00C12E16"/>
    <w:rsid w:val="00C13F57"/>
    <w:rsid w:val="00C1456E"/>
    <w:rsid w:val="00C1464B"/>
    <w:rsid w:val="00C15B13"/>
    <w:rsid w:val="00C15C21"/>
    <w:rsid w:val="00C15D7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2FE"/>
    <w:rsid w:val="00C243DB"/>
    <w:rsid w:val="00C25034"/>
    <w:rsid w:val="00C30706"/>
    <w:rsid w:val="00C309E0"/>
    <w:rsid w:val="00C31853"/>
    <w:rsid w:val="00C31A76"/>
    <w:rsid w:val="00C31C45"/>
    <w:rsid w:val="00C32752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288F"/>
    <w:rsid w:val="00C43000"/>
    <w:rsid w:val="00C45E82"/>
    <w:rsid w:val="00C46437"/>
    <w:rsid w:val="00C464A7"/>
    <w:rsid w:val="00C46BD4"/>
    <w:rsid w:val="00C46F7E"/>
    <w:rsid w:val="00C478F3"/>
    <w:rsid w:val="00C47B45"/>
    <w:rsid w:val="00C5027A"/>
    <w:rsid w:val="00C503AF"/>
    <w:rsid w:val="00C50597"/>
    <w:rsid w:val="00C51201"/>
    <w:rsid w:val="00C53917"/>
    <w:rsid w:val="00C54648"/>
    <w:rsid w:val="00C54739"/>
    <w:rsid w:val="00C547B3"/>
    <w:rsid w:val="00C55107"/>
    <w:rsid w:val="00C56CE7"/>
    <w:rsid w:val="00C573FD"/>
    <w:rsid w:val="00C6036E"/>
    <w:rsid w:val="00C60534"/>
    <w:rsid w:val="00C60C3F"/>
    <w:rsid w:val="00C60F95"/>
    <w:rsid w:val="00C6107A"/>
    <w:rsid w:val="00C6139A"/>
    <w:rsid w:val="00C614C5"/>
    <w:rsid w:val="00C61598"/>
    <w:rsid w:val="00C61EF5"/>
    <w:rsid w:val="00C6211F"/>
    <w:rsid w:val="00C627EE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28C"/>
    <w:rsid w:val="00C73067"/>
    <w:rsid w:val="00C733A8"/>
    <w:rsid w:val="00C74145"/>
    <w:rsid w:val="00C74FB8"/>
    <w:rsid w:val="00C75535"/>
    <w:rsid w:val="00C75679"/>
    <w:rsid w:val="00C7578B"/>
    <w:rsid w:val="00C7589C"/>
    <w:rsid w:val="00C7605A"/>
    <w:rsid w:val="00C80142"/>
    <w:rsid w:val="00C811C0"/>
    <w:rsid w:val="00C81975"/>
    <w:rsid w:val="00C81E87"/>
    <w:rsid w:val="00C82202"/>
    <w:rsid w:val="00C8221E"/>
    <w:rsid w:val="00C823E7"/>
    <w:rsid w:val="00C83E1E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4504"/>
    <w:rsid w:val="00CA4EA2"/>
    <w:rsid w:val="00CA5297"/>
    <w:rsid w:val="00CA5850"/>
    <w:rsid w:val="00CA5FF6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6920"/>
    <w:rsid w:val="00CB6F6B"/>
    <w:rsid w:val="00CB714C"/>
    <w:rsid w:val="00CB7621"/>
    <w:rsid w:val="00CB7750"/>
    <w:rsid w:val="00CB79DC"/>
    <w:rsid w:val="00CB7B10"/>
    <w:rsid w:val="00CB7B8B"/>
    <w:rsid w:val="00CB7C30"/>
    <w:rsid w:val="00CC20E3"/>
    <w:rsid w:val="00CC21E5"/>
    <w:rsid w:val="00CC4517"/>
    <w:rsid w:val="00CC4AEE"/>
    <w:rsid w:val="00CC547B"/>
    <w:rsid w:val="00CC54E0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21C7"/>
    <w:rsid w:val="00CD34D5"/>
    <w:rsid w:val="00CD4592"/>
    <w:rsid w:val="00CD4980"/>
    <w:rsid w:val="00CD4D9B"/>
    <w:rsid w:val="00CD5F53"/>
    <w:rsid w:val="00CD6A88"/>
    <w:rsid w:val="00CD71ED"/>
    <w:rsid w:val="00CD778B"/>
    <w:rsid w:val="00CE026B"/>
    <w:rsid w:val="00CE05D7"/>
    <w:rsid w:val="00CE088A"/>
    <w:rsid w:val="00CE291F"/>
    <w:rsid w:val="00CE2D22"/>
    <w:rsid w:val="00CE2ED6"/>
    <w:rsid w:val="00CE388D"/>
    <w:rsid w:val="00CE389C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5317"/>
    <w:rsid w:val="00CF5CE1"/>
    <w:rsid w:val="00CF72F2"/>
    <w:rsid w:val="00CF7FF3"/>
    <w:rsid w:val="00D0044B"/>
    <w:rsid w:val="00D00BC3"/>
    <w:rsid w:val="00D019E9"/>
    <w:rsid w:val="00D01ACE"/>
    <w:rsid w:val="00D01F04"/>
    <w:rsid w:val="00D023D1"/>
    <w:rsid w:val="00D02615"/>
    <w:rsid w:val="00D02769"/>
    <w:rsid w:val="00D02B97"/>
    <w:rsid w:val="00D0305A"/>
    <w:rsid w:val="00D04E21"/>
    <w:rsid w:val="00D05AA0"/>
    <w:rsid w:val="00D0623B"/>
    <w:rsid w:val="00D06C03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4ECE"/>
    <w:rsid w:val="00D156A1"/>
    <w:rsid w:val="00D16632"/>
    <w:rsid w:val="00D20BF5"/>
    <w:rsid w:val="00D225C0"/>
    <w:rsid w:val="00D22C2A"/>
    <w:rsid w:val="00D25896"/>
    <w:rsid w:val="00D2616C"/>
    <w:rsid w:val="00D27FAE"/>
    <w:rsid w:val="00D31600"/>
    <w:rsid w:val="00D31644"/>
    <w:rsid w:val="00D31B12"/>
    <w:rsid w:val="00D31DD8"/>
    <w:rsid w:val="00D31DD9"/>
    <w:rsid w:val="00D32530"/>
    <w:rsid w:val="00D3296E"/>
    <w:rsid w:val="00D35541"/>
    <w:rsid w:val="00D35701"/>
    <w:rsid w:val="00D358B4"/>
    <w:rsid w:val="00D35E49"/>
    <w:rsid w:val="00D36212"/>
    <w:rsid w:val="00D364EF"/>
    <w:rsid w:val="00D36B2B"/>
    <w:rsid w:val="00D37833"/>
    <w:rsid w:val="00D40774"/>
    <w:rsid w:val="00D40B01"/>
    <w:rsid w:val="00D40D99"/>
    <w:rsid w:val="00D41227"/>
    <w:rsid w:val="00D426F7"/>
    <w:rsid w:val="00D436DD"/>
    <w:rsid w:val="00D4384F"/>
    <w:rsid w:val="00D4395F"/>
    <w:rsid w:val="00D441FA"/>
    <w:rsid w:val="00D46258"/>
    <w:rsid w:val="00D4678A"/>
    <w:rsid w:val="00D46E52"/>
    <w:rsid w:val="00D47042"/>
    <w:rsid w:val="00D47171"/>
    <w:rsid w:val="00D47E63"/>
    <w:rsid w:val="00D50D1C"/>
    <w:rsid w:val="00D514AC"/>
    <w:rsid w:val="00D5218A"/>
    <w:rsid w:val="00D525EA"/>
    <w:rsid w:val="00D5371A"/>
    <w:rsid w:val="00D53A66"/>
    <w:rsid w:val="00D53A6E"/>
    <w:rsid w:val="00D54622"/>
    <w:rsid w:val="00D54EB6"/>
    <w:rsid w:val="00D55C3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461C"/>
    <w:rsid w:val="00D64857"/>
    <w:rsid w:val="00D65FF6"/>
    <w:rsid w:val="00D66D80"/>
    <w:rsid w:val="00D701C0"/>
    <w:rsid w:val="00D7062B"/>
    <w:rsid w:val="00D70D2B"/>
    <w:rsid w:val="00D7366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9DB"/>
    <w:rsid w:val="00D936D0"/>
    <w:rsid w:val="00D938FF"/>
    <w:rsid w:val="00D93BC9"/>
    <w:rsid w:val="00D94035"/>
    <w:rsid w:val="00D947AC"/>
    <w:rsid w:val="00D94ACA"/>
    <w:rsid w:val="00D94F8C"/>
    <w:rsid w:val="00D975F5"/>
    <w:rsid w:val="00D97D68"/>
    <w:rsid w:val="00DA02C7"/>
    <w:rsid w:val="00DA0CC9"/>
    <w:rsid w:val="00DA3D72"/>
    <w:rsid w:val="00DA404D"/>
    <w:rsid w:val="00DA499A"/>
    <w:rsid w:val="00DA4BC8"/>
    <w:rsid w:val="00DA5557"/>
    <w:rsid w:val="00DA7026"/>
    <w:rsid w:val="00DA72D7"/>
    <w:rsid w:val="00DB0782"/>
    <w:rsid w:val="00DB1664"/>
    <w:rsid w:val="00DB17D3"/>
    <w:rsid w:val="00DB18BA"/>
    <w:rsid w:val="00DB3367"/>
    <w:rsid w:val="00DB3EBB"/>
    <w:rsid w:val="00DB3F76"/>
    <w:rsid w:val="00DB434A"/>
    <w:rsid w:val="00DB44BC"/>
    <w:rsid w:val="00DB4CE6"/>
    <w:rsid w:val="00DB4EA7"/>
    <w:rsid w:val="00DB59F1"/>
    <w:rsid w:val="00DB5EC7"/>
    <w:rsid w:val="00DB6118"/>
    <w:rsid w:val="00DC0268"/>
    <w:rsid w:val="00DC04B1"/>
    <w:rsid w:val="00DC0BD9"/>
    <w:rsid w:val="00DC121D"/>
    <w:rsid w:val="00DC323A"/>
    <w:rsid w:val="00DC47D9"/>
    <w:rsid w:val="00DC4DC9"/>
    <w:rsid w:val="00DC64F7"/>
    <w:rsid w:val="00DC7990"/>
    <w:rsid w:val="00DC7F31"/>
    <w:rsid w:val="00DD0B36"/>
    <w:rsid w:val="00DD276C"/>
    <w:rsid w:val="00DD2C4F"/>
    <w:rsid w:val="00DD35F7"/>
    <w:rsid w:val="00DD3F99"/>
    <w:rsid w:val="00DD4699"/>
    <w:rsid w:val="00DD4BE1"/>
    <w:rsid w:val="00DD4C64"/>
    <w:rsid w:val="00DD5517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10EC"/>
    <w:rsid w:val="00DF15F9"/>
    <w:rsid w:val="00DF1F85"/>
    <w:rsid w:val="00DF2064"/>
    <w:rsid w:val="00DF23A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F0"/>
    <w:rsid w:val="00DF5CFD"/>
    <w:rsid w:val="00DF5E0B"/>
    <w:rsid w:val="00DF5FF2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6B9"/>
    <w:rsid w:val="00E045EF"/>
    <w:rsid w:val="00E048BC"/>
    <w:rsid w:val="00E0547D"/>
    <w:rsid w:val="00E062CA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4F9B"/>
    <w:rsid w:val="00E153B3"/>
    <w:rsid w:val="00E1579B"/>
    <w:rsid w:val="00E160BB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27D65"/>
    <w:rsid w:val="00E300B6"/>
    <w:rsid w:val="00E3018B"/>
    <w:rsid w:val="00E30440"/>
    <w:rsid w:val="00E30674"/>
    <w:rsid w:val="00E30DB2"/>
    <w:rsid w:val="00E32378"/>
    <w:rsid w:val="00E3275D"/>
    <w:rsid w:val="00E3378C"/>
    <w:rsid w:val="00E3443A"/>
    <w:rsid w:val="00E34B29"/>
    <w:rsid w:val="00E34DAE"/>
    <w:rsid w:val="00E35358"/>
    <w:rsid w:val="00E358EB"/>
    <w:rsid w:val="00E35C14"/>
    <w:rsid w:val="00E36810"/>
    <w:rsid w:val="00E37485"/>
    <w:rsid w:val="00E37B2C"/>
    <w:rsid w:val="00E40BD0"/>
    <w:rsid w:val="00E4105A"/>
    <w:rsid w:val="00E4110C"/>
    <w:rsid w:val="00E4156E"/>
    <w:rsid w:val="00E43394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300A"/>
    <w:rsid w:val="00E63482"/>
    <w:rsid w:val="00E6360B"/>
    <w:rsid w:val="00E639F5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2366"/>
    <w:rsid w:val="00E736A2"/>
    <w:rsid w:val="00E736CA"/>
    <w:rsid w:val="00E73AD0"/>
    <w:rsid w:val="00E7405D"/>
    <w:rsid w:val="00E74EB3"/>
    <w:rsid w:val="00E75B8A"/>
    <w:rsid w:val="00E75F8B"/>
    <w:rsid w:val="00E7602A"/>
    <w:rsid w:val="00E7686B"/>
    <w:rsid w:val="00E77144"/>
    <w:rsid w:val="00E77E39"/>
    <w:rsid w:val="00E82478"/>
    <w:rsid w:val="00E828B0"/>
    <w:rsid w:val="00E82A01"/>
    <w:rsid w:val="00E82A3F"/>
    <w:rsid w:val="00E83DEC"/>
    <w:rsid w:val="00E85C51"/>
    <w:rsid w:val="00E85FA6"/>
    <w:rsid w:val="00E86619"/>
    <w:rsid w:val="00E86CD3"/>
    <w:rsid w:val="00E86FBC"/>
    <w:rsid w:val="00E87BDD"/>
    <w:rsid w:val="00E87D48"/>
    <w:rsid w:val="00E905D7"/>
    <w:rsid w:val="00E914D1"/>
    <w:rsid w:val="00E91A13"/>
    <w:rsid w:val="00E91A42"/>
    <w:rsid w:val="00E93027"/>
    <w:rsid w:val="00E93873"/>
    <w:rsid w:val="00E94B81"/>
    <w:rsid w:val="00E94B89"/>
    <w:rsid w:val="00E94C40"/>
    <w:rsid w:val="00E9582A"/>
    <w:rsid w:val="00E960C8"/>
    <w:rsid w:val="00E97A84"/>
    <w:rsid w:val="00E97E1A"/>
    <w:rsid w:val="00E97F3C"/>
    <w:rsid w:val="00EA01B0"/>
    <w:rsid w:val="00EA09EE"/>
    <w:rsid w:val="00EA12E8"/>
    <w:rsid w:val="00EA3535"/>
    <w:rsid w:val="00EA36A4"/>
    <w:rsid w:val="00EA3EF7"/>
    <w:rsid w:val="00EA4FF6"/>
    <w:rsid w:val="00EA5882"/>
    <w:rsid w:val="00EA59AC"/>
    <w:rsid w:val="00EA5EA2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E04EF"/>
    <w:rsid w:val="00EE08EF"/>
    <w:rsid w:val="00EE21D1"/>
    <w:rsid w:val="00EE23E3"/>
    <w:rsid w:val="00EE3B1E"/>
    <w:rsid w:val="00EE3E17"/>
    <w:rsid w:val="00EE3E68"/>
    <w:rsid w:val="00EE492D"/>
    <w:rsid w:val="00EE4F89"/>
    <w:rsid w:val="00EE5513"/>
    <w:rsid w:val="00EE60ED"/>
    <w:rsid w:val="00EE6831"/>
    <w:rsid w:val="00EE6A64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A2A"/>
    <w:rsid w:val="00EF2BD8"/>
    <w:rsid w:val="00EF3B75"/>
    <w:rsid w:val="00EF3DC5"/>
    <w:rsid w:val="00EF4237"/>
    <w:rsid w:val="00EF45D1"/>
    <w:rsid w:val="00EF4B73"/>
    <w:rsid w:val="00EF5331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10429"/>
    <w:rsid w:val="00F12098"/>
    <w:rsid w:val="00F15903"/>
    <w:rsid w:val="00F16484"/>
    <w:rsid w:val="00F16521"/>
    <w:rsid w:val="00F16DD0"/>
    <w:rsid w:val="00F17814"/>
    <w:rsid w:val="00F2048E"/>
    <w:rsid w:val="00F20B6A"/>
    <w:rsid w:val="00F22152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1BAB"/>
    <w:rsid w:val="00F31CFA"/>
    <w:rsid w:val="00F321C6"/>
    <w:rsid w:val="00F322E6"/>
    <w:rsid w:val="00F328E6"/>
    <w:rsid w:val="00F32BDA"/>
    <w:rsid w:val="00F32D7E"/>
    <w:rsid w:val="00F33751"/>
    <w:rsid w:val="00F347F9"/>
    <w:rsid w:val="00F34D83"/>
    <w:rsid w:val="00F34EA9"/>
    <w:rsid w:val="00F35D9E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94D"/>
    <w:rsid w:val="00F4309A"/>
    <w:rsid w:val="00F431B5"/>
    <w:rsid w:val="00F43CC8"/>
    <w:rsid w:val="00F44107"/>
    <w:rsid w:val="00F44D5A"/>
    <w:rsid w:val="00F4549B"/>
    <w:rsid w:val="00F45803"/>
    <w:rsid w:val="00F465FF"/>
    <w:rsid w:val="00F467EE"/>
    <w:rsid w:val="00F46D66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340"/>
    <w:rsid w:val="00F60817"/>
    <w:rsid w:val="00F60A02"/>
    <w:rsid w:val="00F61E9D"/>
    <w:rsid w:val="00F61F9E"/>
    <w:rsid w:val="00F62A71"/>
    <w:rsid w:val="00F641EF"/>
    <w:rsid w:val="00F64712"/>
    <w:rsid w:val="00F6604B"/>
    <w:rsid w:val="00F664C6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94B"/>
    <w:rsid w:val="00F77C80"/>
    <w:rsid w:val="00F808AA"/>
    <w:rsid w:val="00F80B65"/>
    <w:rsid w:val="00F811FB"/>
    <w:rsid w:val="00F81779"/>
    <w:rsid w:val="00F827C4"/>
    <w:rsid w:val="00F834C6"/>
    <w:rsid w:val="00F83770"/>
    <w:rsid w:val="00F83871"/>
    <w:rsid w:val="00F83D4A"/>
    <w:rsid w:val="00F83EBE"/>
    <w:rsid w:val="00F83EEA"/>
    <w:rsid w:val="00F83F73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DD"/>
    <w:rsid w:val="00F9116A"/>
    <w:rsid w:val="00F91624"/>
    <w:rsid w:val="00F916E2"/>
    <w:rsid w:val="00F93C85"/>
    <w:rsid w:val="00F94CD6"/>
    <w:rsid w:val="00F94F56"/>
    <w:rsid w:val="00F94F88"/>
    <w:rsid w:val="00F95B73"/>
    <w:rsid w:val="00F95D4C"/>
    <w:rsid w:val="00F963DB"/>
    <w:rsid w:val="00F96BA2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52E9"/>
    <w:rsid w:val="00FA6420"/>
    <w:rsid w:val="00FA6DA5"/>
    <w:rsid w:val="00FA74EC"/>
    <w:rsid w:val="00FA7773"/>
    <w:rsid w:val="00FA7B53"/>
    <w:rsid w:val="00FA7F9E"/>
    <w:rsid w:val="00FA7FA8"/>
    <w:rsid w:val="00FB0678"/>
    <w:rsid w:val="00FB0943"/>
    <w:rsid w:val="00FB1853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7209"/>
    <w:rsid w:val="00FB789C"/>
    <w:rsid w:val="00FB7C45"/>
    <w:rsid w:val="00FB7DA1"/>
    <w:rsid w:val="00FC0517"/>
    <w:rsid w:val="00FC1197"/>
    <w:rsid w:val="00FC1F6C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23A2"/>
    <w:rsid w:val="00FD2719"/>
    <w:rsid w:val="00FD2D72"/>
    <w:rsid w:val="00FD32C5"/>
    <w:rsid w:val="00FD3E3E"/>
    <w:rsid w:val="00FD3EAF"/>
    <w:rsid w:val="00FD4101"/>
    <w:rsid w:val="00FD5F19"/>
    <w:rsid w:val="00FD5F5D"/>
    <w:rsid w:val="00FD7160"/>
    <w:rsid w:val="00FD7697"/>
    <w:rsid w:val="00FE00B6"/>
    <w:rsid w:val="00FE09D7"/>
    <w:rsid w:val="00FE0AE8"/>
    <w:rsid w:val="00FE0FC0"/>
    <w:rsid w:val="00FE2B0D"/>
    <w:rsid w:val="00FE37C6"/>
    <w:rsid w:val="00FE3A27"/>
    <w:rsid w:val="00FE3E2C"/>
    <w:rsid w:val="00FE449E"/>
    <w:rsid w:val="00FE54A5"/>
    <w:rsid w:val="00FE66C8"/>
    <w:rsid w:val="00FE6706"/>
    <w:rsid w:val="00FE6DFE"/>
    <w:rsid w:val="00FE707F"/>
    <w:rsid w:val="00FE7B78"/>
    <w:rsid w:val="00FF1FF2"/>
    <w:rsid w:val="00FF25A2"/>
    <w:rsid w:val="00FF2AF5"/>
    <w:rsid w:val="00FF2DD4"/>
    <w:rsid w:val="00FF3090"/>
    <w:rsid w:val="00FF3379"/>
    <w:rsid w:val="00FF40D6"/>
    <w:rsid w:val="00FF4875"/>
    <w:rsid w:val="00FF51C1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o:colormru v:ext="edit" colors="white"/>
    </o:shapedefaults>
    <o:shapelayout v:ext="edit">
      <o:idmap v:ext="edit" data="1"/>
    </o:shapelayout>
  </w:shapeDefaults>
  <w:decimalSymbol w:val=","/>
  <w:listSeparator w:val=";"/>
  <w14:docId w14:val="35F594F0"/>
  <w15:docId w15:val="{770EAE35-83AB-4D9F-9F4B-7BFE69AE2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822180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cryptoarm.ru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grul.nalog.ru/index.html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Docs\&#1047;&#1040;&#1050;&#1059;&#1055;&#1050;&#1048;\&#1054;&#1042;&#1055;%20&#1043;&#1050;_&#1044;&#1057;&#1055;\3%20&#1040;&#1083;&#1100;&#1073;&#1086;&#1084;%20&#1092;&#1086;&#1088;&#1084;\2.%20&#1044;&#1086;&#1082;&#1091;&#1084;&#1077;&#1085;&#1090;&#1072;&#1094;&#1080;&#1103;%20&#1086;%20&#1079;&#1072;&#1082;&#1091;&#1087;&#1082;&#1077;\223\&#1053;&#1077;-&#1057;&#1052;&#1057;&#1055;\&#1040;&#1055;%20&#1087;&#1086;&#1095;&#1090;&#1072;\&#1064;&#1072;&#1073;&#1083;&#1086;&#1085;%20&#1076;&#1086;&#1082;&#1091;&#1084;&#1077;&#1085;&#1090;&#1072;&#1094;&#1080;&#1080;%20&#1086;%20&#1079;&#1072;&#1082;&#1091;&#1087;&#1082;&#1077;%20(&#1040;&#1055;;%20&#1069;&#1060;;%20&#1055;&#1086;&#1095;&#1090;&#1072;)%20&#1085;&#1086;&#1074;&#1099;&#1081;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8817EE18EDE44648226ADEEEF0CBD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7AFCBF-23F8-498F-A998-DA08B87564AB}"/>
      </w:docPartPr>
      <w:docPartBody>
        <w:p w:rsidR="00053787" w:rsidRDefault="00123C06">
          <w:pPr>
            <w:pStyle w:val="D8817EE18EDE44648226ADEEEF0CBDE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377F47DC15A489D93A898397D44676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78EB68-661F-4A60-ABC3-EFFD5B27C959}"/>
      </w:docPartPr>
      <w:docPartBody>
        <w:p w:rsidR="00053787" w:rsidRDefault="00123C06">
          <w:pPr>
            <w:pStyle w:val="B377F47DC15A489D93A898397D446763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83B559113FEF4F028A0C54EED3DFFE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8FC9A6-8C98-456E-AC8A-F842252677D0}"/>
      </w:docPartPr>
      <w:docPartBody>
        <w:p w:rsidR="00053787" w:rsidRDefault="00123C06">
          <w:pPr>
            <w:pStyle w:val="83B559113FEF4F028A0C54EED3DFFE8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DA99B0F74324EAE90B3000D801B17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1E28B09-F40C-4F4E-A368-8E1B1F0C8C53}"/>
      </w:docPartPr>
      <w:docPartBody>
        <w:p w:rsidR="00053787" w:rsidRDefault="00123C06">
          <w:pPr>
            <w:pStyle w:val="2DA99B0F74324EAE90B3000D801B17BB"/>
          </w:pPr>
          <w:bookmarkStart w:id="0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0"/>
        </w:p>
      </w:docPartBody>
    </w:docPart>
    <w:docPart>
      <w:docPartPr>
        <w:name w:val="896D47A6475E4B51B6721D78CE4DC6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7437ED-0ACF-432B-9A9E-B0E0F44FFED6}"/>
      </w:docPartPr>
      <w:docPartBody>
        <w:p w:rsidR="00053787" w:rsidRDefault="00123C06">
          <w:pPr>
            <w:pStyle w:val="896D47A6475E4B51B6721D78CE4DC63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C00CEBEA0142C2B8BE6C3B0A7F4E9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D53D1C-0B97-43BB-8624-AE3AEDD7F9E8}"/>
      </w:docPartPr>
      <w:docPartBody>
        <w:p w:rsidR="00053787" w:rsidRDefault="00123C06">
          <w:pPr>
            <w:pStyle w:val="09C00CEBEA0142C2B8BE6C3B0A7F4E9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D68ECF4097405E8889B6D4CB503C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87A588-3E73-409D-B7F2-8E3A31C4F019}"/>
      </w:docPartPr>
      <w:docPartBody>
        <w:p w:rsidR="00053787" w:rsidRDefault="00123C06">
          <w:pPr>
            <w:pStyle w:val="B4D68ECF4097405E8889B6D4CB503C32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60131E1B3A5B46D38C10DA4E58100E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40779F-39C0-4549-8C01-00D47719C29A}"/>
      </w:docPartPr>
      <w:docPartBody>
        <w:p w:rsidR="00053787" w:rsidRDefault="00123C06">
          <w:pPr>
            <w:pStyle w:val="60131E1B3A5B46D38C10DA4E58100EF5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680E97CC67A74CA4A0C5AF20296986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3F8FFC-2F39-4389-90DD-1BDD7B8004A5}"/>
      </w:docPartPr>
      <w:docPartBody>
        <w:p w:rsidR="00053787" w:rsidRDefault="00123C06">
          <w:pPr>
            <w:pStyle w:val="680E97CC67A74CA4A0C5AF202969864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A5CC6229394B3C8EF830D92A6F92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DA62AE-63FC-46EF-A597-90DFA2E03B9D}"/>
      </w:docPartPr>
      <w:docPartBody>
        <w:p w:rsidR="00053787" w:rsidRDefault="00123C06">
          <w:pPr>
            <w:pStyle w:val="4AA5CC6229394B3C8EF830D92A6F920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B64666793040EE9E892D6B498899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F9A969-87E5-4362-913F-EB705A53C195}"/>
      </w:docPartPr>
      <w:docPartBody>
        <w:p w:rsidR="00053787" w:rsidRDefault="00123C06">
          <w:pPr>
            <w:pStyle w:val="30B64666793040EE9E892D6B4988992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86D4A3898AC49F5A603EFD38ED16D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7A75A4-DB52-4AF0-890B-24CF1AC3C35B}"/>
      </w:docPartPr>
      <w:docPartBody>
        <w:p w:rsidR="00053787" w:rsidRDefault="00123C06">
          <w:pPr>
            <w:pStyle w:val="086D4A3898AC49F5A603EFD38ED16D3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D8598DE4BB049EE8A25F6D899C07DB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7CF5A0-CF3F-47C4-BCC3-99D4F684A60D}"/>
      </w:docPartPr>
      <w:docPartBody>
        <w:p w:rsidR="00053787" w:rsidRDefault="00123C06">
          <w:pPr>
            <w:pStyle w:val="3D8598DE4BB049EE8A25F6D899C07DB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B0FF56C0BC4DD6BFE0290B93E2C0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B29002-D282-467D-AF86-F8CE618F0A93}"/>
      </w:docPartPr>
      <w:docPartBody>
        <w:p w:rsidR="00053787" w:rsidRDefault="00123C06">
          <w:pPr>
            <w:pStyle w:val="6EB0FF56C0BC4DD6BFE0290B93E2C00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63EC07A429402CABD6F6396CFA6B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E74EB74-CB11-4964-BE9E-65145D6CFAE3}"/>
      </w:docPartPr>
      <w:docPartBody>
        <w:p w:rsidR="00053787" w:rsidRDefault="00123C06">
          <w:pPr>
            <w:pStyle w:val="FD63EC07A429402CABD6F6396CFA6B8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D9E286222D44603A39BE9865D7425B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98C716-0BB9-4185-B8ED-E969F439C758}"/>
      </w:docPartPr>
      <w:docPartBody>
        <w:p w:rsidR="00053787" w:rsidRDefault="00123C06">
          <w:pPr>
            <w:pStyle w:val="9D9E286222D44603A39BE9865D7425B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CA3A4CCF6A74BBE930A54ADE63477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03D83D-276A-4F34-8D50-F74F6DE4980E}"/>
      </w:docPartPr>
      <w:docPartBody>
        <w:p w:rsidR="00053787" w:rsidRDefault="00123C06">
          <w:pPr>
            <w:pStyle w:val="1CA3A4CCF6A74BBE930A54ADE63477F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8C885FC4E3647A69BBF88930B2E04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A0DE85-FEAD-460C-9F92-B358F38AF899}"/>
      </w:docPartPr>
      <w:docPartBody>
        <w:p w:rsidR="00053787" w:rsidRDefault="00123C06">
          <w:pPr>
            <w:pStyle w:val="D8C885FC4E3647A69BBF88930B2E046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1B5CE78FC44551B35DDFB4717682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E8F59A-14E8-42AB-AD66-E65045EAE973}"/>
      </w:docPartPr>
      <w:docPartBody>
        <w:p w:rsidR="00053787" w:rsidRDefault="00123C06">
          <w:pPr>
            <w:pStyle w:val="BF1B5CE78FC44551B35DDFB47176825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6681F2667E94B278E9E06D9D7CEA8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6650AA-67EF-4B2D-8CC0-96589405E172}"/>
      </w:docPartPr>
      <w:docPartBody>
        <w:p w:rsidR="00053787" w:rsidRDefault="00123C06">
          <w:pPr>
            <w:pStyle w:val="D6681F2667E94B278E9E06D9D7CEA80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21AB7F6728448D8036503C31A1F4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BEF91D-30FB-4ADD-99B2-600081095389}"/>
      </w:docPartPr>
      <w:docPartBody>
        <w:p w:rsidR="00053787" w:rsidRDefault="00123C06">
          <w:pPr>
            <w:pStyle w:val="9921AB7F6728448D8036503C31A1F4FB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BE4542D9D7894BFBA7AD171C235020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BBDD73-9A88-4FB4-BBCF-2678013E5E22}"/>
      </w:docPartPr>
      <w:docPartBody>
        <w:p w:rsidR="00053787" w:rsidRDefault="00123C06">
          <w:pPr>
            <w:pStyle w:val="BE4542D9D7894BFBA7AD171C2350209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6964A9A8734D528A86876F5C3AA2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15D562-F953-4BDA-AA3E-60589A5F6AAC}"/>
      </w:docPartPr>
      <w:docPartBody>
        <w:p w:rsidR="00053787" w:rsidRDefault="00123C06">
          <w:pPr>
            <w:pStyle w:val="C36964A9A8734D528A86876F5C3AA23D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C57532A7F2204A8899E88A029EB34A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FFC9DF-0293-497E-96CF-B00605009AC8}"/>
      </w:docPartPr>
      <w:docPartBody>
        <w:p w:rsidR="00053787" w:rsidRDefault="00123C06">
          <w:pPr>
            <w:pStyle w:val="C57532A7F2204A8899E88A029EB34A5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0854038A2A41E7BDA0CFA623287A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C06EE3-E0DF-4512-A8CC-82F2E3163BE1}"/>
      </w:docPartPr>
      <w:docPartBody>
        <w:p w:rsidR="00053787" w:rsidRDefault="00123C06">
          <w:pPr>
            <w:pStyle w:val="040854038A2A41E7BDA0CFA623287A8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A91B15EB0AF47C08F9637B42F452D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9D7614-9F02-43F2-8FA4-49FF80AF8AE8}"/>
      </w:docPartPr>
      <w:docPartBody>
        <w:p w:rsidR="00053787" w:rsidRDefault="00123C06">
          <w:pPr>
            <w:pStyle w:val="AA91B15EB0AF47C08F9637B42F452D8E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A0F793BB16D7491A917E98B22EF9E0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376FDB-213A-4F84-8D8F-CCDDE16EA37E}"/>
      </w:docPartPr>
      <w:docPartBody>
        <w:p w:rsidR="00053787" w:rsidRDefault="00123C06">
          <w:pPr>
            <w:pStyle w:val="A0F793BB16D7491A917E98B22EF9E03F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8A73CA595CFD455EA522C423963563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94B1B7-A121-424A-B6CB-DAB0CB5E3512}"/>
      </w:docPartPr>
      <w:docPartBody>
        <w:p w:rsidR="00053787" w:rsidRDefault="00123C06">
          <w:pPr>
            <w:pStyle w:val="8A73CA595CFD455EA522C423963563D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78E06D9B27640B5AE72767463AEEB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86F227-6332-4162-B990-F726B0BD5916}"/>
      </w:docPartPr>
      <w:docPartBody>
        <w:p w:rsidR="00053787" w:rsidRDefault="00123C06">
          <w:pPr>
            <w:pStyle w:val="378E06D9B27640B5AE72767463AEEB0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E578C6D0F14F98A652685F239A55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114DD2-09BE-4FFA-8D2E-B1B08B178E95}"/>
      </w:docPartPr>
      <w:docPartBody>
        <w:p w:rsidR="00053787" w:rsidRDefault="00123C06">
          <w:pPr>
            <w:pStyle w:val="1BE578C6D0F14F98A652685F239A55EC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A35AE6978BD0486EB3232470BB40C8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288FDA-3F93-4F6C-ADD9-91A8802E26CB}"/>
      </w:docPartPr>
      <w:docPartBody>
        <w:p w:rsidR="00053787" w:rsidRDefault="00123C06">
          <w:pPr>
            <w:pStyle w:val="A35AE6978BD0486EB3232470BB40C83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7DCFA842BD4B39BB76AF94762F754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BFBBE0-6F4A-4046-9D7A-0847DE965D23}"/>
      </w:docPartPr>
      <w:docPartBody>
        <w:p w:rsidR="00053787" w:rsidRDefault="00123C06">
          <w:pPr>
            <w:pStyle w:val="C87DCFA842BD4B39BB76AF94762F754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134C917F244002BE698469CB8859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DEADD1-A456-4679-A969-FEB8C216771C}"/>
      </w:docPartPr>
      <w:docPartBody>
        <w:p w:rsidR="00053787" w:rsidRDefault="00123C06">
          <w:pPr>
            <w:pStyle w:val="99134C917F244002BE698469CB88596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78273BAEF84A8FAAD3D8D1867D32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FA509A-E644-4A81-A479-B0E24CCF126D}"/>
      </w:docPartPr>
      <w:docPartBody>
        <w:p w:rsidR="00053787" w:rsidRDefault="00123C06">
          <w:pPr>
            <w:pStyle w:val="3978273BAEF84A8FAAD3D8D1867D32E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1804FCD03BB47F892F6857BF7A9AC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C8C3C9-399C-46DB-844E-C987B8B64E30}"/>
      </w:docPartPr>
      <w:docPartBody>
        <w:p w:rsidR="00053787" w:rsidRDefault="00123C06">
          <w:pPr>
            <w:pStyle w:val="A1804FCD03BB47F892F6857BF7A9ACE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AC5ACAB0AD4E2188F6EA4A0EF2C95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7AF140-601F-4239-8CD4-2205CF3E9331}"/>
      </w:docPartPr>
      <w:docPartBody>
        <w:p w:rsidR="00053787" w:rsidRDefault="00123C06">
          <w:pPr>
            <w:pStyle w:val="CEAC5ACAB0AD4E2188F6EA4A0EF2C95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5B0B047CB44693BF07BC3032A61A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BB0386-FF98-43EE-B274-2B54A48DE95E}"/>
      </w:docPartPr>
      <w:docPartBody>
        <w:p w:rsidR="00053787" w:rsidRDefault="00123C06">
          <w:pPr>
            <w:pStyle w:val="265B0B047CB44693BF07BC3032A61AF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BFC85B5918474AB7DCE820EA8683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F316E8-A6A0-48F1-B63F-83C11E18EC74}"/>
      </w:docPartPr>
      <w:docPartBody>
        <w:p w:rsidR="00053787" w:rsidRDefault="00123C06">
          <w:pPr>
            <w:pStyle w:val="F2BFC85B5918474AB7DCE820EA8683A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2E2DDEA9A401412C9564B9AA0F1CD0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D65331-D7A1-40B4-A3EA-AA93194DCDBB}"/>
      </w:docPartPr>
      <w:docPartBody>
        <w:p w:rsidR="00053787" w:rsidRDefault="00123C06">
          <w:pPr>
            <w:pStyle w:val="2E2DDEA9A401412C9564B9AA0F1CD09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CA8EBCD931F4C1DBFDEB33656E04B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8DC2182-A955-49B7-B0DC-AFB4A675FC4C}"/>
      </w:docPartPr>
      <w:docPartBody>
        <w:p w:rsidR="00053787" w:rsidRDefault="00123C06">
          <w:pPr>
            <w:pStyle w:val="1CA8EBCD931F4C1DBFDEB33656E04B0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C0084441DE242739987DA9BE1C0CF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A2E6AE6-BA77-447F-9EEF-66ECAED26C87}"/>
      </w:docPartPr>
      <w:docPartBody>
        <w:p w:rsidR="00053787" w:rsidRDefault="00123C06">
          <w:pPr>
            <w:pStyle w:val="3C0084441DE242739987DA9BE1C0CFA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CBB58D346B04E85AF4DBF4C5C6466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A133B2-B970-474A-B5C3-39E8D664A496}"/>
      </w:docPartPr>
      <w:docPartBody>
        <w:p w:rsidR="00053787" w:rsidRDefault="00123C06">
          <w:pPr>
            <w:pStyle w:val="3CBB58D346B04E85AF4DBF4C5C64661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52A56DE797E4C94805FF0632F1DF3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CAB40D1-3B4B-42A7-BFB3-BFCA74AB6B05}"/>
      </w:docPartPr>
      <w:docPartBody>
        <w:p w:rsidR="00053787" w:rsidRDefault="00123C06">
          <w:pPr>
            <w:pStyle w:val="152A56DE797E4C94805FF0632F1DF34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434B133095F4FF6BDE7B1F5472E46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6AABA1-E74B-4CE6-9EFD-74E4C6F2A39F}"/>
      </w:docPartPr>
      <w:docPartBody>
        <w:p w:rsidR="00053787" w:rsidRDefault="00123C06">
          <w:pPr>
            <w:pStyle w:val="1434B133095F4FF6BDE7B1F5472E468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7690DAE05EE4C6F93B2D7944E669F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E68D4B-05BC-4CEB-B29E-71F55C48AB0A}"/>
      </w:docPartPr>
      <w:docPartBody>
        <w:p w:rsidR="00053787" w:rsidRDefault="00123C06">
          <w:pPr>
            <w:pStyle w:val="B7690DAE05EE4C6F93B2D7944E669FD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A02BC4E6E184565BB929B855DFD36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34D0C1-6FCB-4914-B0C5-A94B4ACF2FAF}"/>
      </w:docPartPr>
      <w:docPartBody>
        <w:p w:rsidR="00053787" w:rsidRDefault="00123C06">
          <w:pPr>
            <w:pStyle w:val="8A02BC4E6E184565BB929B855DFD362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3B7258119A44AB192B51095E1F951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42E9C0-2E25-410B-B258-80B879E92F89}"/>
      </w:docPartPr>
      <w:docPartBody>
        <w:p w:rsidR="00053787" w:rsidRDefault="00123C06">
          <w:pPr>
            <w:pStyle w:val="83B7258119A44AB192B51095E1F9510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0E3B67E896041C4AB581C829BC7B4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D8D051-690F-448B-99D5-154B79D71566}"/>
      </w:docPartPr>
      <w:docPartBody>
        <w:p w:rsidR="00053787" w:rsidRDefault="00123C06">
          <w:pPr>
            <w:pStyle w:val="C0E3B67E896041C4AB581C829BC7B42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4112F395DC34E0B88372100174B28B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0A66D9-1560-43E5-B90E-EDF5C4F940E4}"/>
      </w:docPartPr>
      <w:docPartBody>
        <w:p w:rsidR="00053787" w:rsidRDefault="00123C06">
          <w:pPr>
            <w:pStyle w:val="A4112F395DC34E0B88372100174B28B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C9EC01B0A904505BCABD2F59CBFFF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E3C90E-A9B8-492C-88DA-FADE3E85B667}"/>
      </w:docPartPr>
      <w:docPartBody>
        <w:p w:rsidR="00053787" w:rsidRDefault="00123C06">
          <w:pPr>
            <w:pStyle w:val="CC9EC01B0A904505BCABD2F59CBFFFB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9171F26090245579C78BDC2633EE9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963ADD-86FD-4B8B-925B-E319E84DC3DC}"/>
      </w:docPartPr>
      <w:docPartBody>
        <w:p w:rsidR="00053787" w:rsidRDefault="00123C06">
          <w:pPr>
            <w:pStyle w:val="C9171F26090245579C78BDC2633EE974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3210B5E7A734786864670EEFA415F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F28F6E-5759-49CC-A816-2530FC3A2AB2}"/>
      </w:docPartPr>
      <w:docPartBody>
        <w:p w:rsidR="00053787" w:rsidRDefault="00123C06">
          <w:pPr>
            <w:pStyle w:val="C3210B5E7A734786864670EEFA415F1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A4104903FB4CC5990ED5F779AC0F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08E989-D77A-4B43-ABFF-CC1D2993AD08}"/>
      </w:docPartPr>
      <w:docPartBody>
        <w:p w:rsidR="00053787" w:rsidRDefault="00123C06">
          <w:pPr>
            <w:pStyle w:val="FDA4104903FB4CC5990ED5F779AC0FA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72E332DF674830B437BEE774A2CF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25A8F7-00A2-4FEF-BD82-0F62007666E0}"/>
      </w:docPartPr>
      <w:docPartBody>
        <w:p w:rsidR="00053787" w:rsidRDefault="00123C06">
          <w:pPr>
            <w:pStyle w:val="B472E332DF674830B437BEE774A2CF7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C6C8D8A00194956BD7F363416E685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287F0B-5FA9-4454-AAC5-927EACC2D6F6}"/>
      </w:docPartPr>
      <w:docPartBody>
        <w:p w:rsidR="00053787" w:rsidRDefault="00123C06">
          <w:pPr>
            <w:pStyle w:val="4C6C8D8A00194956BD7F363416E6856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C037B02C3F44E80A27B5C02A71A2A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5C2716-6E6F-41CF-B77D-46194B6A62FE}"/>
      </w:docPartPr>
      <w:docPartBody>
        <w:p w:rsidR="00053787" w:rsidRDefault="00123C06">
          <w:pPr>
            <w:pStyle w:val="7C037B02C3F44E80A27B5C02A71A2A2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5238B32B3EE47CB817A4DC688AC78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108C79-2C25-493C-8F02-34197E3A06D4}"/>
      </w:docPartPr>
      <w:docPartBody>
        <w:p w:rsidR="00053787" w:rsidRDefault="00123C06">
          <w:pPr>
            <w:pStyle w:val="45238B32B3EE47CB817A4DC688AC780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DCD93D0BD12476B9A772C2E3D99BE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72013B-9F3C-4632-93EA-71EE7214F3E3}"/>
      </w:docPartPr>
      <w:docPartBody>
        <w:p w:rsidR="00053787" w:rsidRDefault="00123C06">
          <w:pPr>
            <w:pStyle w:val="ADCD93D0BD12476B9A772C2E3D99BE3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E11EDB8B9B1A4D94B5A548E8CB7376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510FA8-8E08-43BD-8B87-F33692261A4F}"/>
      </w:docPartPr>
      <w:docPartBody>
        <w:p w:rsidR="00053787" w:rsidRDefault="00123C06">
          <w:pPr>
            <w:pStyle w:val="E11EDB8B9B1A4D94B5A548E8CB73769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775B53F5EA44F3916D90BD7F081E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254211-2686-4558-BF05-41FE551F2C9F}"/>
      </w:docPartPr>
      <w:docPartBody>
        <w:p w:rsidR="00053787" w:rsidRDefault="00123C06">
          <w:pPr>
            <w:pStyle w:val="B7775B53F5EA44F3916D90BD7F081E0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2CFF9F1CCA64611AE68B70BCD11D6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2A7A4C1-1B91-4776-83F8-DB2864CB6D43}"/>
      </w:docPartPr>
      <w:docPartBody>
        <w:p w:rsidR="00053787" w:rsidRDefault="00123C06">
          <w:pPr>
            <w:pStyle w:val="A2CFF9F1CCA64611AE68B70BCD11D6E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963529F73F545FF850EA958C94C5B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4509ED-A1D0-4921-9B06-772B8ECBC792}"/>
      </w:docPartPr>
      <w:docPartBody>
        <w:p w:rsidR="00053787" w:rsidRDefault="00123C06">
          <w:pPr>
            <w:pStyle w:val="8963529F73F545FF850EA958C94C5BE9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0017D78B7F4996B21141814A367A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DF0C68-7930-4A5E-AFB8-470A28FDFC3B}"/>
      </w:docPartPr>
      <w:docPartBody>
        <w:p w:rsidR="00053787" w:rsidRDefault="00123C06">
          <w:pPr>
            <w:pStyle w:val="C30017D78B7F4996B21141814A367A23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82447D485B65440385C7D030D4E593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998968-AD39-40DE-8840-DD7ECE6F3426}"/>
      </w:docPartPr>
      <w:docPartBody>
        <w:p w:rsidR="00D7020A" w:rsidRDefault="00053787" w:rsidP="00053787">
          <w:pPr>
            <w:pStyle w:val="82447D485B65440385C7D030D4E593B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491AC57BCBD46148DF7C664B7429C5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5584DA-6504-46DB-8EC6-D9600BFD9913}"/>
      </w:docPartPr>
      <w:docPartBody>
        <w:p w:rsidR="00D7020A" w:rsidRDefault="00053787" w:rsidP="00053787">
          <w:pPr>
            <w:pStyle w:val="D491AC57BCBD46148DF7C664B7429C50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57FB4D040E4484EA7513D899728B7F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708039-3873-467C-8042-7D593B17BEC6}"/>
      </w:docPartPr>
      <w:docPartBody>
        <w:p w:rsidR="00D7020A" w:rsidRDefault="00053787" w:rsidP="00053787">
          <w:pPr>
            <w:pStyle w:val="B57FB4D040E4484EA7513D899728B7F6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8AB7DB4D6EE2434CABE5DF5FC4C8005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BFDDF6-2585-4E6A-A829-3733ED62AE6C}"/>
      </w:docPartPr>
      <w:docPartBody>
        <w:p w:rsidR="00D7020A" w:rsidRDefault="00053787" w:rsidP="00053787">
          <w:pPr>
            <w:pStyle w:val="8AB7DB4D6EE2434CABE5DF5FC4C80050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5E2DFCDF350C45A0AE1C6EA667C300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67EBDA-A296-4AAC-8107-AC77C8B9D607}"/>
      </w:docPartPr>
      <w:docPartBody>
        <w:p w:rsidR="00000000" w:rsidRDefault="00992BC7" w:rsidP="00992BC7">
          <w:pPr>
            <w:pStyle w:val="5E2DFCDF350C45A0AE1C6EA667C300F9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89404842B3974A2A8F902F17EE45DA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7ED166-3978-4038-B6EA-F21407B19F53}"/>
      </w:docPartPr>
      <w:docPartBody>
        <w:p w:rsidR="00000000" w:rsidRDefault="00992BC7" w:rsidP="00992BC7">
          <w:pPr>
            <w:pStyle w:val="89404842B3974A2A8F902F17EE45DA48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5F88DBABBD4D424E8C004E8986BD9EE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98F26F-721B-4AD9-ADB8-CE8F3C9DFDF3}"/>
      </w:docPartPr>
      <w:docPartBody>
        <w:p w:rsidR="00000000" w:rsidRDefault="00992BC7" w:rsidP="00992BC7">
          <w:pPr>
            <w:pStyle w:val="5F88DBABBD4D424E8C004E8986BD9EE7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panose1 w:val="02060603050505020204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3C06"/>
    <w:rsid w:val="00053787"/>
    <w:rsid w:val="00123C06"/>
    <w:rsid w:val="00140B5F"/>
    <w:rsid w:val="00992BC7"/>
    <w:rsid w:val="00D70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992BC7"/>
  </w:style>
  <w:style w:type="paragraph" w:customStyle="1" w:styleId="D8817EE18EDE44648226ADEEEF0CBDEC">
    <w:name w:val="D8817EE18EDE44648226ADEEEF0CBDEC"/>
  </w:style>
  <w:style w:type="paragraph" w:customStyle="1" w:styleId="B377F47DC15A489D93A898397D446763">
    <w:name w:val="B377F47DC15A489D93A898397D446763"/>
  </w:style>
  <w:style w:type="paragraph" w:customStyle="1" w:styleId="83B559113FEF4F028A0C54EED3DFFE8D">
    <w:name w:val="83B559113FEF4F028A0C54EED3DFFE8D"/>
  </w:style>
  <w:style w:type="paragraph" w:customStyle="1" w:styleId="2DA99B0F74324EAE90B3000D801B17BB">
    <w:name w:val="2DA99B0F74324EAE90B3000D801B17BB"/>
  </w:style>
  <w:style w:type="paragraph" w:customStyle="1" w:styleId="896D47A6475E4B51B6721D78CE4DC633">
    <w:name w:val="896D47A6475E4B51B6721D78CE4DC633"/>
  </w:style>
  <w:style w:type="paragraph" w:customStyle="1" w:styleId="9DB4DFB087D8481BB6C1BC673AD2713A">
    <w:name w:val="9DB4DFB087D8481BB6C1BC673AD2713A"/>
  </w:style>
  <w:style w:type="paragraph" w:customStyle="1" w:styleId="09C00CEBEA0142C2B8BE6C3B0A7F4E9E">
    <w:name w:val="09C00CEBEA0142C2B8BE6C3B0A7F4E9E"/>
  </w:style>
  <w:style w:type="paragraph" w:customStyle="1" w:styleId="B4D68ECF4097405E8889B6D4CB503C32">
    <w:name w:val="B4D68ECF4097405E8889B6D4CB503C32"/>
  </w:style>
  <w:style w:type="paragraph" w:customStyle="1" w:styleId="60131E1B3A5B46D38C10DA4E58100EF5">
    <w:name w:val="60131E1B3A5B46D38C10DA4E58100EF5"/>
  </w:style>
  <w:style w:type="paragraph" w:customStyle="1" w:styleId="680E97CC67A74CA4A0C5AF202969864F">
    <w:name w:val="680E97CC67A74CA4A0C5AF202969864F"/>
  </w:style>
  <w:style w:type="paragraph" w:customStyle="1" w:styleId="AAC08FEB7B0743ECACEF3A518C8B7F68">
    <w:name w:val="AAC08FEB7B0743ECACEF3A518C8B7F68"/>
  </w:style>
  <w:style w:type="paragraph" w:customStyle="1" w:styleId="4AA5CC6229394B3C8EF830D92A6F9204">
    <w:name w:val="4AA5CC6229394B3C8EF830D92A6F9204"/>
  </w:style>
  <w:style w:type="paragraph" w:customStyle="1" w:styleId="30B64666793040EE9E892D6B49889922">
    <w:name w:val="30B64666793040EE9E892D6B49889922"/>
  </w:style>
  <w:style w:type="paragraph" w:customStyle="1" w:styleId="086D4A3898AC49F5A603EFD38ED16D3E">
    <w:name w:val="086D4A3898AC49F5A603EFD38ED16D3E"/>
  </w:style>
  <w:style w:type="paragraph" w:customStyle="1" w:styleId="3D8598DE4BB049EE8A25F6D899C07DB0">
    <w:name w:val="3D8598DE4BB049EE8A25F6D899C07DB0"/>
  </w:style>
  <w:style w:type="paragraph" w:customStyle="1" w:styleId="6EB0FF56C0BC4DD6BFE0290B93E2C009">
    <w:name w:val="6EB0FF56C0BC4DD6BFE0290B93E2C009"/>
  </w:style>
  <w:style w:type="paragraph" w:customStyle="1" w:styleId="FD63EC07A429402CABD6F6396CFA6B81">
    <w:name w:val="FD63EC07A429402CABD6F6396CFA6B81"/>
  </w:style>
  <w:style w:type="paragraph" w:customStyle="1" w:styleId="9D9E286222D44603A39BE9865D7425B2">
    <w:name w:val="9D9E286222D44603A39BE9865D7425B2"/>
  </w:style>
  <w:style w:type="paragraph" w:customStyle="1" w:styleId="1CA3A4CCF6A74BBE930A54ADE63477F2">
    <w:name w:val="1CA3A4CCF6A74BBE930A54ADE63477F2"/>
  </w:style>
  <w:style w:type="paragraph" w:customStyle="1" w:styleId="D8C885FC4E3647A69BBF88930B2E046A">
    <w:name w:val="D8C885FC4E3647A69BBF88930B2E046A"/>
  </w:style>
  <w:style w:type="paragraph" w:customStyle="1" w:styleId="BF1B5CE78FC44551B35DDFB47176825E">
    <w:name w:val="BF1B5CE78FC44551B35DDFB47176825E"/>
  </w:style>
  <w:style w:type="paragraph" w:customStyle="1" w:styleId="D6681F2667E94B278E9E06D9D7CEA80F">
    <w:name w:val="D6681F2667E94B278E9E06D9D7CEA80F"/>
  </w:style>
  <w:style w:type="paragraph" w:customStyle="1" w:styleId="9921AB7F6728448D8036503C31A1F4FB">
    <w:name w:val="9921AB7F6728448D8036503C31A1F4FB"/>
  </w:style>
  <w:style w:type="paragraph" w:customStyle="1" w:styleId="BE4542D9D7894BFBA7AD171C23502097">
    <w:name w:val="BE4542D9D7894BFBA7AD171C23502097"/>
  </w:style>
  <w:style w:type="paragraph" w:customStyle="1" w:styleId="C36964A9A8734D528A86876F5C3AA23D">
    <w:name w:val="C36964A9A8734D528A86876F5C3AA23D"/>
  </w:style>
  <w:style w:type="paragraph" w:customStyle="1" w:styleId="C57532A7F2204A8899E88A029EB34A55">
    <w:name w:val="C57532A7F2204A8899E88A029EB34A55"/>
  </w:style>
  <w:style w:type="paragraph" w:customStyle="1" w:styleId="040854038A2A41E7BDA0CFA623287A83">
    <w:name w:val="040854038A2A41E7BDA0CFA623287A83"/>
  </w:style>
  <w:style w:type="paragraph" w:customStyle="1" w:styleId="AA91B15EB0AF47C08F9637B42F452D8E">
    <w:name w:val="AA91B15EB0AF47C08F9637B42F452D8E"/>
  </w:style>
  <w:style w:type="paragraph" w:customStyle="1" w:styleId="A0F793BB16D7491A917E98B22EF9E03F">
    <w:name w:val="A0F793BB16D7491A917E98B22EF9E03F"/>
  </w:style>
  <w:style w:type="paragraph" w:customStyle="1" w:styleId="8A73CA595CFD455EA522C423963563D2">
    <w:name w:val="8A73CA595CFD455EA522C423963563D2"/>
  </w:style>
  <w:style w:type="paragraph" w:customStyle="1" w:styleId="378E06D9B27640B5AE72767463AEEB09">
    <w:name w:val="378E06D9B27640B5AE72767463AEEB09"/>
  </w:style>
  <w:style w:type="paragraph" w:customStyle="1" w:styleId="1BE578C6D0F14F98A652685F239A55EC">
    <w:name w:val="1BE578C6D0F14F98A652685F239A55EC"/>
  </w:style>
  <w:style w:type="paragraph" w:customStyle="1" w:styleId="A35AE6978BD0486EB3232470BB40C83C">
    <w:name w:val="A35AE6978BD0486EB3232470BB40C83C"/>
  </w:style>
  <w:style w:type="paragraph" w:customStyle="1" w:styleId="C87DCFA842BD4B39BB76AF94762F754B">
    <w:name w:val="C87DCFA842BD4B39BB76AF94762F754B"/>
  </w:style>
  <w:style w:type="paragraph" w:customStyle="1" w:styleId="4B2AC02B5DFA474493C8F7BB83D7EC8A">
    <w:name w:val="4B2AC02B5DFA474493C8F7BB83D7EC8A"/>
  </w:style>
  <w:style w:type="paragraph" w:customStyle="1" w:styleId="D6BE07DC291F4607B3CCA82EC947F5E6">
    <w:name w:val="D6BE07DC291F4607B3CCA82EC947F5E6"/>
  </w:style>
  <w:style w:type="paragraph" w:customStyle="1" w:styleId="DE5B4E7A6A8B463ABAE1C7071C763F1C">
    <w:name w:val="DE5B4E7A6A8B463ABAE1C7071C763F1C"/>
  </w:style>
  <w:style w:type="paragraph" w:customStyle="1" w:styleId="9C08ACDCA2924AE4A929986268064028">
    <w:name w:val="9C08ACDCA2924AE4A929986268064028"/>
  </w:style>
  <w:style w:type="paragraph" w:customStyle="1" w:styleId="99134C917F244002BE698469CB885966">
    <w:name w:val="99134C917F244002BE698469CB885966"/>
  </w:style>
  <w:style w:type="paragraph" w:customStyle="1" w:styleId="3978273BAEF84A8FAAD3D8D1867D32E3">
    <w:name w:val="3978273BAEF84A8FAAD3D8D1867D32E3"/>
  </w:style>
  <w:style w:type="paragraph" w:customStyle="1" w:styleId="A1804FCD03BB47F892F6857BF7A9ACED">
    <w:name w:val="A1804FCD03BB47F892F6857BF7A9ACED"/>
  </w:style>
  <w:style w:type="paragraph" w:customStyle="1" w:styleId="CEAC5ACAB0AD4E2188F6EA4A0EF2C959">
    <w:name w:val="CEAC5ACAB0AD4E2188F6EA4A0EF2C959"/>
  </w:style>
  <w:style w:type="paragraph" w:customStyle="1" w:styleId="F5DBE9BDE26342769D749C0969A5062A">
    <w:name w:val="F5DBE9BDE26342769D749C0969A5062A"/>
  </w:style>
  <w:style w:type="paragraph" w:customStyle="1" w:styleId="265B0B047CB44693BF07BC3032A61AF1">
    <w:name w:val="265B0B047CB44693BF07BC3032A61AF1"/>
  </w:style>
  <w:style w:type="paragraph" w:customStyle="1" w:styleId="F2BFC85B5918474AB7DCE820EA8683A4">
    <w:name w:val="F2BFC85B5918474AB7DCE820EA8683A4"/>
  </w:style>
  <w:style w:type="paragraph" w:customStyle="1" w:styleId="2E2DDEA9A401412C9564B9AA0F1CD093">
    <w:name w:val="2E2DDEA9A401412C9564B9AA0F1CD093"/>
  </w:style>
  <w:style w:type="paragraph" w:customStyle="1" w:styleId="1CA8EBCD931F4C1DBFDEB33656E04B0B">
    <w:name w:val="1CA8EBCD931F4C1DBFDEB33656E04B0B"/>
  </w:style>
  <w:style w:type="paragraph" w:customStyle="1" w:styleId="3C0084441DE242739987DA9BE1C0CFA1">
    <w:name w:val="3C0084441DE242739987DA9BE1C0CFA1"/>
  </w:style>
  <w:style w:type="paragraph" w:customStyle="1" w:styleId="3CBB58D346B04E85AF4DBF4C5C646610">
    <w:name w:val="3CBB58D346B04E85AF4DBF4C5C646610"/>
  </w:style>
  <w:style w:type="paragraph" w:customStyle="1" w:styleId="152A56DE797E4C94805FF0632F1DF34F">
    <w:name w:val="152A56DE797E4C94805FF0632F1DF34F"/>
  </w:style>
  <w:style w:type="paragraph" w:customStyle="1" w:styleId="1434B133095F4FF6BDE7B1F5472E4680">
    <w:name w:val="1434B133095F4FF6BDE7B1F5472E4680"/>
  </w:style>
  <w:style w:type="paragraph" w:customStyle="1" w:styleId="B7690DAE05EE4C6F93B2D7944E669FD5">
    <w:name w:val="B7690DAE05EE4C6F93B2D7944E669FD5"/>
  </w:style>
  <w:style w:type="paragraph" w:customStyle="1" w:styleId="8A02BC4E6E184565BB929B855DFD362C">
    <w:name w:val="8A02BC4E6E184565BB929B855DFD362C"/>
  </w:style>
  <w:style w:type="paragraph" w:customStyle="1" w:styleId="83B7258119A44AB192B51095E1F9510F">
    <w:name w:val="83B7258119A44AB192B51095E1F9510F"/>
  </w:style>
  <w:style w:type="paragraph" w:customStyle="1" w:styleId="C0E3B67E896041C4AB581C829BC7B42D">
    <w:name w:val="C0E3B67E896041C4AB581C829BC7B42D"/>
  </w:style>
  <w:style w:type="paragraph" w:customStyle="1" w:styleId="A4112F395DC34E0B88372100174B28B1">
    <w:name w:val="A4112F395DC34E0B88372100174B28B1"/>
  </w:style>
  <w:style w:type="paragraph" w:customStyle="1" w:styleId="CC9EC01B0A904505BCABD2F59CBFFFB5">
    <w:name w:val="CC9EC01B0A904505BCABD2F59CBFFFB5"/>
  </w:style>
  <w:style w:type="paragraph" w:customStyle="1" w:styleId="C9171F26090245579C78BDC2633EE974">
    <w:name w:val="C9171F26090245579C78BDC2633EE974"/>
  </w:style>
  <w:style w:type="paragraph" w:customStyle="1" w:styleId="C3210B5E7A734786864670EEFA415F1E">
    <w:name w:val="C3210B5E7A734786864670EEFA415F1E"/>
  </w:style>
  <w:style w:type="paragraph" w:customStyle="1" w:styleId="FDA4104903FB4CC5990ED5F779AC0FA7">
    <w:name w:val="FDA4104903FB4CC5990ED5F779AC0FA7"/>
  </w:style>
  <w:style w:type="paragraph" w:customStyle="1" w:styleId="B472E332DF674830B437BEE774A2CF7A">
    <w:name w:val="B472E332DF674830B437BEE774A2CF7A"/>
  </w:style>
  <w:style w:type="paragraph" w:customStyle="1" w:styleId="4C6C8D8A00194956BD7F363416E68561">
    <w:name w:val="4C6C8D8A00194956BD7F363416E68561"/>
  </w:style>
  <w:style w:type="paragraph" w:customStyle="1" w:styleId="7C037B02C3F44E80A27B5C02A71A2A21">
    <w:name w:val="7C037B02C3F44E80A27B5C02A71A2A21"/>
  </w:style>
  <w:style w:type="paragraph" w:customStyle="1" w:styleId="45238B32B3EE47CB817A4DC688AC7809">
    <w:name w:val="45238B32B3EE47CB817A4DC688AC7809"/>
  </w:style>
  <w:style w:type="paragraph" w:customStyle="1" w:styleId="ADCD93D0BD12476B9A772C2E3D99BE36">
    <w:name w:val="ADCD93D0BD12476B9A772C2E3D99BE36"/>
  </w:style>
  <w:style w:type="paragraph" w:customStyle="1" w:styleId="E11EDB8B9B1A4D94B5A548E8CB737693">
    <w:name w:val="E11EDB8B9B1A4D94B5A548E8CB737693"/>
  </w:style>
  <w:style w:type="paragraph" w:customStyle="1" w:styleId="B7775B53F5EA44F3916D90BD7F081E09">
    <w:name w:val="B7775B53F5EA44F3916D90BD7F081E09"/>
  </w:style>
  <w:style w:type="paragraph" w:customStyle="1" w:styleId="A2CFF9F1CCA64611AE68B70BCD11D6E5">
    <w:name w:val="A2CFF9F1CCA64611AE68B70BCD11D6E5"/>
  </w:style>
  <w:style w:type="paragraph" w:customStyle="1" w:styleId="8963529F73F545FF850EA958C94C5BE9">
    <w:name w:val="8963529F73F545FF850EA958C94C5BE9"/>
  </w:style>
  <w:style w:type="paragraph" w:customStyle="1" w:styleId="C30017D78B7F4996B21141814A367A23">
    <w:name w:val="C30017D78B7F4996B21141814A367A23"/>
  </w:style>
  <w:style w:type="paragraph" w:customStyle="1" w:styleId="CF830D00E80A4FF58833AFA56AAAA642">
    <w:name w:val="CF830D00E80A4FF58833AFA56AAAA642"/>
  </w:style>
  <w:style w:type="paragraph" w:customStyle="1" w:styleId="C528804DB5C64296AB845679AD60130F">
    <w:name w:val="C528804DB5C64296AB845679AD60130F"/>
  </w:style>
  <w:style w:type="paragraph" w:customStyle="1" w:styleId="5696B8027FD848BB99EA50B3355DF9D0">
    <w:name w:val="5696B8027FD848BB99EA50B3355DF9D0"/>
  </w:style>
  <w:style w:type="paragraph" w:customStyle="1" w:styleId="BE952225F6C04FD38143FF85336D1407">
    <w:name w:val="BE952225F6C04FD38143FF85336D1407"/>
    <w:rsid w:val="00123C06"/>
  </w:style>
  <w:style w:type="paragraph" w:customStyle="1" w:styleId="BEBE7495BAF241DCAA62FD253A01E12D">
    <w:name w:val="BEBE7495BAF241DCAA62FD253A01E12D"/>
    <w:rsid w:val="00123C06"/>
  </w:style>
  <w:style w:type="paragraph" w:customStyle="1" w:styleId="4B4CD697FB3D4FD1A302CBA7E108C1F5">
    <w:name w:val="4B4CD697FB3D4FD1A302CBA7E108C1F5"/>
    <w:rsid w:val="00123C06"/>
  </w:style>
  <w:style w:type="paragraph" w:customStyle="1" w:styleId="2EDBD6B52B814499845F0D27ECC52D1C">
    <w:name w:val="2EDBD6B52B814499845F0D27ECC52D1C"/>
    <w:rsid w:val="00123C06"/>
  </w:style>
  <w:style w:type="paragraph" w:customStyle="1" w:styleId="495D881564B347B6A91DCC03181E890E">
    <w:name w:val="495D881564B347B6A91DCC03181E890E"/>
    <w:rsid w:val="00123C06"/>
  </w:style>
  <w:style w:type="paragraph" w:customStyle="1" w:styleId="2CFF0933208C4315841744F9EF333661">
    <w:name w:val="2CFF0933208C4315841744F9EF333661"/>
    <w:rsid w:val="00123C06"/>
  </w:style>
  <w:style w:type="paragraph" w:customStyle="1" w:styleId="9525FFECBE9D4511A1E85E2B77647D52">
    <w:name w:val="9525FFECBE9D4511A1E85E2B77647D52"/>
    <w:rsid w:val="00123C06"/>
  </w:style>
  <w:style w:type="paragraph" w:customStyle="1" w:styleId="6E65C8C1CE4246C5BFFEC4488443DCEF">
    <w:name w:val="6E65C8C1CE4246C5BFFEC4488443DCEF"/>
    <w:rsid w:val="00123C06"/>
  </w:style>
  <w:style w:type="paragraph" w:customStyle="1" w:styleId="9242F10FB3424964ACD9D734FAE24408">
    <w:name w:val="9242F10FB3424964ACD9D734FAE24408"/>
    <w:rsid w:val="00123C06"/>
  </w:style>
  <w:style w:type="paragraph" w:customStyle="1" w:styleId="49A70CD657394950A24246861C059F70">
    <w:name w:val="49A70CD657394950A24246861C059F70"/>
    <w:rsid w:val="00123C06"/>
  </w:style>
  <w:style w:type="paragraph" w:customStyle="1" w:styleId="9779F3295EC14762A32B86C09C74DDA9">
    <w:name w:val="9779F3295EC14762A32B86C09C74DDA9"/>
    <w:rsid w:val="00123C06"/>
  </w:style>
  <w:style w:type="paragraph" w:customStyle="1" w:styleId="49F512013CF741B6BAEB99F04BECF0E0">
    <w:name w:val="49F512013CF741B6BAEB99F04BECF0E0"/>
    <w:rsid w:val="00123C06"/>
  </w:style>
  <w:style w:type="paragraph" w:customStyle="1" w:styleId="090ED1397A70483AB68B463A6B1335A7">
    <w:name w:val="090ED1397A70483AB68B463A6B1335A7"/>
    <w:rsid w:val="00123C06"/>
  </w:style>
  <w:style w:type="paragraph" w:customStyle="1" w:styleId="0BBED9710E134434951A075B7B99835F">
    <w:name w:val="0BBED9710E134434951A075B7B99835F"/>
    <w:rsid w:val="00123C06"/>
  </w:style>
  <w:style w:type="paragraph" w:customStyle="1" w:styleId="FB3474CE44804B848C832B966A6EC80E">
    <w:name w:val="FB3474CE44804B848C832B966A6EC80E"/>
    <w:rsid w:val="00123C06"/>
  </w:style>
  <w:style w:type="paragraph" w:customStyle="1" w:styleId="2DC682ED83C749D3A3628DD060CE2150">
    <w:name w:val="2DC682ED83C749D3A3628DD060CE2150"/>
    <w:rsid w:val="00123C06"/>
  </w:style>
  <w:style w:type="paragraph" w:customStyle="1" w:styleId="82447D485B65440385C7D030D4E593BD">
    <w:name w:val="82447D485B65440385C7D030D4E593BD"/>
    <w:rsid w:val="00053787"/>
  </w:style>
  <w:style w:type="paragraph" w:customStyle="1" w:styleId="D491AC57BCBD46148DF7C664B7429C50">
    <w:name w:val="D491AC57BCBD46148DF7C664B7429C50"/>
    <w:rsid w:val="00053787"/>
  </w:style>
  <w:style w:type="paragraph" w:customStyle="1" w:styleId="B57FB4D040E4484EA7513D899728B7F6">
    <w:name w:val="B57FB4D040E4484EA7513D899728B7F6"/>
    <w:rsid w:val="00053787"/>
  </w:style>
  <w:style w:type="paragraph" w:customStyle="1" w:styleId="8AB7DB4D6EE2434CABE5DF5FC4C80050">
    <w:name w:val="8AB7DB4D6EE2434CABE5DF5FC4C80050"/>
    <w:rsid w:val="00053787"/>
  </w:style>
  <w:style w:type="paragraph" w:customStyle="1" w:styleId="38808A4E4801464CBB3298319156D794">
    <w:name w:val="38808A4E4801464CBB3298319156D794"/>
    <w:rsid w:val="00053787"/>
  </w:style>
  <w:style w:type="paragraph" w:customStyle="1" w:styleId="396B8B3AF6C34AC6B1CAC49D1A9FF2C9">
    <w:name w:val="396B8B3AF6C34AC6B1CAC49D1A9FF2C9"/>
    <w:rsid w:val="00053787"/>
  </w:style>
  <w:style w:type="paragraph" w:customStyle="1" w:styleId="5206EC5D2AC04F529BC3EDFED6C739C3">
    <w:name w:val="5206EC5D2AC04F529BC3EDFED6C739C3"/>
    <w:rsid w:val="00053787"/>
  </w:style>
  <w:style w:type="paragraph" w:customStyle="1" w:styleId="04503CA33E4F478BBF94B0377B79D2D5">
    <w:name w:val="04503CA33E4F478BBF94B0377B79D2D5"/>
    <w:rsid w:val="00D7020A"/>
  </w:style>
  <w:style w:type="paragraph" w:customStyle="1" w:styleId="78C35BF86FFA477F866482DC0B89A5B8">
    <w:name w:val="78C35BF86FFA477F866482DC0B89A5B8"/>
    <w:rsid w:val="00D7020A"/>
  </w:style>
  <w:style w:type="paragraph" w:customStyle="1" w:styleId="6EB3D348C096496AA6A2D7E3F71E66C3">
    <w:name w:val="6EB3D348C096496AA6A2D7E3F71E66C3"/>
    <w:rsid w:val="00D7020A"/>
  </w:style>
  <w:style w:type="paragraph" w:customStyle="1" w:styleId="529E6FE0FAB442D2B9A5E147FADAEE0F">
    <w:name w:val="529E6FE0FAB442D2B9A5E147FADAEE0F"/>
    <w:rsid w:val="00140B5F"/>
  </w:style>
  <w:style w:type="paragraph" w:customStyle="1" w:styleId="774942FEB6814FFD9FA4490681E87598">
    <w:name w:val="774942FEB6814FFD9FA4490681E87598"/>
    <w:rsid w:val="00140B5F"/>
  </w:style>
  <w:style w:type="paragraph" w:customStyle="1" w:styleId="878993569CBC4C5FA3BFA65996EBE00D">
    <w:name w:val="878993569CBC4C5FA3BFA65996EBE00D"/>
    <w:rsid w:val="00140B5F"/>
  </w:style>
  <w:style w:type="paragraph" w:customStyle="1" w:styleId="5E2DFCDF350C45A0AE1C6EA667C300F9">
    <w:name w:val="5E2DFCDF350C45A0AE1C6EA667C300F9"/>
    <w:rsid w:val="00992BC7"/>
  </w:style>
  <w:style w:type="paragraph" w:customStyle="1" w:styleId="89404842B3974A2A8F902F17EE45DA48">
    <w:name w:val="89404842B3974A2A8F902F17EE45DA48"/>
    <w:rsid w:val="00992BC7"/>
  </w:style>
  <w:style w:type="paragraph" w:customStyle="1" w:styleId="5F88DBABBD4D424E8C004E8986BD9EE7">
    <w:name w:val="5F88DBABBD4D424E8C004E8986BD9EE7"/>
    <w:rsid w:val="00992BC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A73A32-D7BF-4A62-ABC1-908931276A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документации о закупке (АП; ЭФ; Почта) новый.dotx</Template>
  <TotalTime>67</TotalTime>
  <Pages>25</Pages>
  <Words>6996</Words>
  <Characters>39880</Characters>
  <Application>Microsoft Office Word</Application>
  <DocSecurity>0</DocSecurity>
  <Lines>332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Документация о закупке</vt:lpstr>
    </vt:vector>
  </TitlesOfParts>
  <Company/>
  <LinksUpToDate>false</LinksUpToDate>
  <CharactersWithSpaces>46783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Лукащук Максим</dc:creator>
  <cp:keywords>Шаблон; Шаблон документации о закупке; АП; ЭФ; Почта</cp:keywords>
  <dc:description/>
  <cp:lastModifiedBy>Lukashchuk Maksim</cp:lastModifiedBy>
  <cp:revision>29</cp:revision>
  <cp:lastPrinted>2021-06-29T06:42:00Z</cp:lastPrinted>
  <dcterms:created xsi:type="dcterms:W3CDTF">2021-06-25T01:25:00Z</dcterms:created>
  <dcterms:modified xsi:type="dcterms:W3CDTF">2021-06-29T06:42:00Z</dcterms:modified>
  <cp:category>Шаблоны</cp:category>
</cp:coreProperties>
</file>